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44F3" w:rsidRPr="00F71FB8" w:rsidRDefault="007644F3" w:rsidP="003E39D8">
      <w:pPr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F71FB8">
        <w:rPr>
          <w:rFonts w:ascii="Times New Roman" w:hAnsi="Times New Roman"/>
          <w:b/>
          <w:sz w:val="24"/>
          <w:szCs w:val="24"/>
          <w:lang w:val="uk-UA"/>
        </w:rPr>
        <w:t>Тест на тему: Операційна система MS Windows</w:t>
      </w:r>
    </w:p>
    <w:p w:rsidR="007644F3" w:rsidRPr="00F71FB8" w:rsidRDefault="007644F3" w:rsidP="003E39D8">
      <w:pPr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:rsidR="007644F3" w:rsidRPr="00F71FB8" w:rsidRDefault="007644F3" w:rsidP="00AC6494">
      <w:pPr>
        <w:tabs>
          <w:tab w:val="left" w:pos="1276"/>
        </w:tabs>
        <w:ind w:left="993" w:hanging="993"/>
        <w:rPr>
          <w:rFonts w:ascii="Times New Roman" w:hAnsi="Times New Roman"/>
          <w:sz w:val="24"/>
          <w:szCs w:val="24"/>
          <w:lang w:val="uk-UA" w:eastAsia="ru-RU"/>
        </w:rPr>
      </w:pPr>
      <w:r w:rsidRPr="00F71FB8">
        <w:rPr>
          <w:rFonts w:ascii="Times New Roman" w:hAnsi="Times New Roman"/>
          <w:b/>
          <w:bCs/>
          <w:sz w:val="24"/>
          <w:szCs w:val="24"/>
          <w:lang w:val="uk-UA" w:eastAsia="ru-RU"/>
        </w:rPr>
        <w:t xml:space="preserve">Питання №1 </w:t>
      </w:r>
      <w:r w:rsidRPr="00F71FB8">
        <w:rPr>
          <w:rFonts w:ascii="Times New Roman" w:hAnsi="Times New Roman"/>
          <w:sz w:val="24"/>
          <w:szCs w:val="24"/>
          <w:lang w:val="uk-UA" w:eastAsia="ru-RU"/>
        </w:rPr>
        <w:t>Які функції виконує операційна система?</w:t>
      </w:r>
      <w:r w:rsidRPr="00F71FB8">
        <w:rPr>
          <w:rFonts w:ascii="Times New Roman" w:hAnsi="Times New Roman"/>
          <w:sz w:val="24"/>
          <w:szCs w:val="24"/>
          <w:lang w:val="uk-UA" w:eastAsia="ru-RU"/>
        </w:rPr>
        <w:br/>
        <w:t>a) організація діалогу з користувачем, управління апаратурою і ресурсами комп'ютера</w:t>
      </w:r>
      <w:r w:rsidRPr="006D41E6">
        <w:rPr>
          <w:rFonts w:ascii="Times New Roman" w:hAnsi="Times New Roman"/>
          <w:sz w:val="24"/>
          <w:szCs w:val="24"/>
          <w:lang w:val="uk-UA" w:eastAsia="ru-RU"/>
        </w:rPr>
        <w:t>;</w:t>
      </w:r>
      <w:r w:rsidRPr="00F71FB8">
        <w:rPr>
          <w:rFonts w:ascii="Times New Roman" w:hAnsi="Times New Roman"/>
          <w:sz w:val="24"/>
          <w:szCs w:val="24"/>
          <w:lang w:val="uk-UA" w:eastAsia="ru-RU"/>
        </w:rPr>
        <w:br/>
        <w:t>b) забезпечення організації та зберігання файлів</w:t>
      </w:r>
      <w:r w:rsidRPr="006D41E6">
        <w:rPr>
          <w:rFonts w:ascii="Times New Roman" w:hAnsi="Times New Roman"/>
          <w:sz w:val="24"/>
          <w:szCs w:val="24"/>
          <w:lang w:val="uk-UA" w:eastAsia="ru-RU"/>
        </w:rPr>
        <w:t>;</w:t>
      </w:r>
      <w:r w:rsidRPr="00F71FB8">
        <w:rPr>
          <w:rFonts w:ascii="Times New Roman" w:hAnsi="Times New Roman"/>
          <w:sz w:val="24"/>
          <w:szCs w:val="24"/>
          <w:lang w:val="uk-UA" w:eastAsia="ru-RU"/>
        </w:rPr>
        <w:br/>
        <w:t>c) підключення пристроїв введення/виведення</w:t>
      </w:r>
      <w:r w:rsidRPr="006D41E6">
        <w:rPr>
          <w:rFonts w:ascii="Times New Roman" w:hAnsi="Times New Roman"/>
          <w:sz w:val="24"/>
          <w:szCs w:val="24"/>
          <w:lang w:val="uk-UA" w:eastAsia="ru-RU"/>
        </w:rPr>
        <w:t>;</w:t>
      </w:r>
      <w:r w:rsidRPr="00F71FB8">
        <w:rPr>
          <w:rFonts w:ascii="Times New Roman" w:hAnsi="Times New Roman"/>
          <w:sz w:val="24"/>
          <w:szCs w:val="24"/>
          <w:lang w:val="uk-UA" w:eastAsia="ru-RU"/>
        </w:rPr>
        <w:br/>
        <w:t>d) організація обміну даними між комп’ютером і різними периферійними пристроями</w:t>
      </w:r>
      <w:r w:rsidRPr="00F71FB8">
        <w:rPr>
          <w:rFonts w:ascii="Times New Roman" w:hAnsi="Times New Roman"/>
          <w:sz w:val="24"/>
          <w:szCs w:val="24"/>
          <w:lang w:val="uk-UA" w:eastAsia="ru-RU"/>
        </w:rPr>
        <w:br/>
      </w:r>
    </w:p>
    <w:p w:rsidR="007644F3" w:rsidRPr="00F71FB8" w:rsidRDefault="007644F3" w:rsidP="00F71FB8">
      <w:pPr>
        <w:ind w:left="0" w:firstLine="0"/>
        <w:rPr>
          <w:rFonts w:ascii="Times New Roman" w:hAnsi="Times New Roman"/>
          <w:sz w:val="24"/>
          <w:szCs w:val="24"/>
          <w:lang w:val="uk-UA" w:eastAsia="ru-RU"/>
        </w:rPr>
      </w:pPr>
    </w:p>
    <w:p w:rsidR="007644F3" w:rsidRPr="00F71FB8" w:rsidRDefault="007644F3" w:rsidP="00F71FB8">
      <w:pPr>
        <w:ind w:left="993" w:hanging="993"/>
        <w:rPr>
          <w:rFonts w:ascii="Times New Roman" w:hAnsi="Times New Roman"/>
          <w:sz w:val="24"/>
          <w:szCs w:val="24"/>
          <w:lang w:val="uk-UA" w:eastAsia="ru-RU"/>
        </w:rPr>
      </w:pPr>
      <w:r w:rsidRPr="00F71FB8">
        <w:rPr>
          <w:rFonts w:ascii="Times New Roman" w:hAnsi="Times New Roman"/>
          <w:b/>
          <w:bCs/>
          <w:sz w:val="24"/>
          <w:szCs w:val="24"/>
          <w:lang w:val="uk-UA" w:eastAsia="ru-RU"/>
        </w:rPr>
        <w:t xml:space="preserve">Питання №2 </w:t>
      </w:r>
      <w:r>
        <w:rPr>
          <w:rFonts w:ascii="Times New Roman" w:hAnsi="Times New Roman"/>
          <w:sz w:val="24"/>
          <w:szCs w:val="24"/>
          <w:lang w:val="uk-UA" w:eastAsia="ru-RU"/>
        </w:rPr>
        <w:t>Де знаходиться BIOS?</w:t>
      </w:r>
      <w:r>
        <w:rPr>
          <w:rFonts w:ascii="Times New Roman" w:hAnsi="Times New Roman"/>
          <w:sz w:val="24"/>
          <w:szCs w:val="24"/>
          <w:lang w:val="uk-UA" w:eastAsia="ru-RU"/>
        </w:rPr>
        <w:br/>
        <w:t>a</w:t>
      </w:r>
      <w:r w:rsidRPr="00F71FB8">
        <w:rPr>
          <w:rFonts w:ascii="Times New Roman" w:hAnsi="Times New Roman"/>
          <w:sz w:val="24"/>
          <w:szCs w:val="24"/>
          <w:lang w:val="uk-UA" w:eastAsia="ru-RU"/>
        </w:rPr>
        <w:t xml:space="preserve">) в </w:t>
      </w:r>
      <w:r w:rsidRPr="00F71FB8">
        <w:rPr>
          <w:rFonts w:ascii="Times New Roman" w:hAnsi="Times New Roman"/>
          <w:sz w:val="24"/>
          <w:szCs w:val="24"/>
          <w:lang w:val="uk-UA"/>
        </w:rPr>
        <w:t>оперативно-запам'ятовуючем пристр</w:t>
      </w:r>
      <w:r>
        <w:rPr>
          <w:rFonts w:ascii="Times New Roman" w:hAnsi="Times New Roman"/>
          <w:sz w:val="24"/>
          <w:szCs w:val="24"/>
          <w:lang w:val="uk-UA"/>
        </w:rPr>
        <w:t>ою</w:t>
      </w:r>
      <w:r w:rsidRPr="00F71FB8">
        <w:rPr>
          <w:rFonts w:ascii="Times New Roman" w:hAnsi="Times New Roman"/>
          <w:sz w:val="24"/>
          <w:szCs w:val="24"/>
          <w:lang w:val="uk-UA" w:eastAsia="ru-RU"/>
        </w:rPr>
        <w:t xml:space="preserve"> (ОЗП)</w:t>
      </w:r>
      <w:r w:rsidRPr="006D41E6">
        <w:rPr>
          <w:rFonts w:ascii="Times New Roman" w:hAnsi="Times New Roman"/>
          <w:sz w:val="24"/>
          <w:szCs w:val="24"/>
          <w:lang w:eastAsia="ru-RU"/>
        </w:rPr>
        <w:t>;</w:t>
      </w:r>
      <w:r w:rsidRPr="00F71FB8">
        <w:rPr>
          <w:rFonts w:ascii="Times New Roman" w:hAnsi="Times New Roman"/>
          <w:sz w:val="24"/>
          <w:szCs w:val="24"/>
          <w:lang w:val="uk-UA" w:eastAsia="ru-RU"/>
        </w:rPr>
        <w:br/>
        <w:t>b) на жорсткому диску</w:t>
      </w:r>
      <w:r w:rsidRPr="006D41E6">
        <w:rPr>
          <w:rFonts w:ascii="Times New Roman" w:hAnsi="Times New Roman"/>
          <w:sz w:val="24"/>
          <w:szCs w:val="24"/>
          <w:lang w:eastAsia="ru-RU"/>
        </w:rPr>
        <w:t>;</w:t>
      </w:r>
      <w:r w:rsidRPr="00F71FB8">
        <w:rPr>
          <w:rFonts w:ascii="Times New Roman" w:hAnsi="Times New Roman"/>
          <w:sz w:val="24"/>
          <w:szCs w:val="24"/>
          <w:lang w:val="uk-UA" w:eastAsia="ru-RU"/>
        </w:rPr>
        <w:br/>
        <w:t>c) на CD-ROM</w:t>
      </w:r>
      <w:r w:rsidRPr="006D41E6">
        <w:rPr>
          <w:rFonts w:ascii="Times New Roman" w:hAnsi="Times New Roman"/>
          <w:sz w:val="24"/>
          <w:szCs w:val="24"/>
          <w:lang w:eastAsia="ru-RU"/>
        </w:rPr>
        <w:t>;</w:t>
      </w:r>
      <w:r w:rsidRPr="00F71FB8">
        <w:rPr>
          <w:rFonts w:ascii="Times New Roman" w:hAnsi="Times New Roman"/>
          <w:sz w:val="24"/>
          <w:szCs w:val="24"/>
          <w:lang w:val="uk-UA" w:eastAsia="ru-RU"/>
        </w:rPr>
        <w:br/>
        <w:t xml:space="preserve">d) </w:t>
      </w:r>
      <w:r>
        <w:rPr>
          <w:rFonts w:ascii="Times New Roman" w:hAnsi="Times New Roman"/>
          <w:sz w:val="24"/>
          <w:szCs w:val="24"/>
          <w:lang w:val="uk-UA" w:eastAsia="ru-RU"/>
        </w:rPr>
        <w:t xml:space="preserve">в </w:t>
      </w:r>
      <w:r w:rsidRPr="00F71FB8">
        <w:rPr>
          <w:rFonts w:ascii="Times New Roman" w:hAnsi="Times New Roman"/>
          <w:sz w:val="24"/>
          <w:szCs w:val="24"/>
          <w:lang w:val="uk-UA" w:eastAsia="ru-RU"/>
        </w:rPr>
        <w:t>постійні</w:t>
      </w:r>
      <w:r>
        <w:rPr>
          <w:rFonts w:ascii="Times New Roman" w:hAnsi="Times New Roman"/>
          <w:sz w:val="24"/>
          <w:szCs w:val="24"/>
          <w:lang w:val="uk-UA" w:eastAsia="ru-RU"/>
        </w:rPr>
        <w:t>м  накопичувачі (ПЗП</w:t>
      </w:r>
      <w:r w:rsidRPr="00F71FB8">
        <w:rPr>
          <w:rFonts w:ascii="Times New Roman" w:hAnsi="Times New Roman"/>
          <w:sz w:val="24"/>
          <w:szCs w:val="24"/>
          <w:lang w:val="uk-UA" w:eastAsia="ru-RU"/>
        </w:rPr>
        <w:t>)</w:t>
      </w:r>
      <w:r w:rsidRPr="00F71FB8">
        <w:rPr>
          <w:rFonts w:ascii="Times New Roman" w:hAnsi="Times New Roman"/>
          <w:sz w:val="24"/>
          <w:szCs w:val="24"/>
          <w:lang w:val="uk-UA" w:eastAsia="ru-RU"/>
        </w:rPr>
        <w:br/>
      </w:r>
    </w:p>
    <w:p w:rsidR="007644F3" w:rsidRPr="00F71FB8" w:rsidRDefault="007644F3" w:rsidP="00F71FB8">
      <w:pPr>
        <w:ind w:left="993" w:hanging="993"/>
        <w:rPr>
          <w:rFonts w:ascii="Times New Roman" w:hAnsi="Times New Roman"/>
          <w:sz w:val="24"/>
          <w:szCs w:val="24"/>
          <w:lang w:val="uk-UA" w:eastAsia="ru-RU"/>
        </w:rPr>
      </w:pPr>
    </w:p>
    <w:p w:rsidR="007644F3" w:rsidRPr="00F71FB8" w:rsidRDefault="007644F3" w:rsidP="00F71FB8">
      <w:pPr>
        <w:ind w:left="993" w:hanging="993"/>
        <w:rPr>
          <w:rFonts w:ascii="Times New Roman" w:hAnsi="Times New Roman"/>
          <w:sz w:val="24"/>
          <w:szCs w:val="24"/>
          <w:lang w:val="uk-UA" w:eastAsia="ru-RU"/>
        </w:rPr>
      </w:pPr>
      <w:r w:rsidRPr="00F71FB8">
        <w:rPr>
          <w:rFonts w:ascii="Times New Roman" w:hAnsi="Times New Roman"/>
          <w:b/>
          <w:bCs/>
          <w:sz w:val="24"/>
          <w:szCs w:val="24"/>
          <w:lang w:val="uk-UA" w:eastAsia="ru-RU"/>
        </w:rPr>
        <w:t xml:space="preserve">Питання №3 </w:t>
      </w:r>
      <w:r w:rsidRPr="00F71FB8">
        <w:rPr>
          <w:rFonts w:ascii="Times New Roman" w:hAnsi="Times New Roman"/>
          <w:sz w:val="24"/>
          <w:szCs w:val="24"/>
          <w:lang w:val="uk-UA" w:eastAsia="ru-RU"/>
        </w:rPr>
        <w:t>BIOS - це ...</w:t>
      </w:r>
      <w:r w:rsidRPr="00F71FB8">
        <w:rPr>
          <w:rFonts w:ascii="Times New Roman" w:hAnsi="Times New Roman"/>
          <w:sz w:val="24"/>
          <w:szCs w:val="24"/>
          <w:lang w:val="uk-UA" w:eastAsia="ru-RU"/>
        </w:rPr>
        <w:br/>
        <w:t xml:space="preserve">a) одна з </w:t>
      </w:r>
      <w:r>
        <w:rPr>
          <w:rFonts w:ascii="Times New Roman" w:hAnsi="Times New Roman"/>
          <w:sz w:val="24"/>
          <w:szCs w:val="24"/>
          <w:lang w:val="uk-UA" w:eastAsia="ru-RU"/>
        </w:rPr>
        <w:t xml:space="preserve">прикладних </w:t>
      </w:r>
      <w:r w:rsidRPr="00F71FB8">
        <w:rPr>
          <w:rFonts w:ascii="Times New Roman" w:hAnsi="Times New Roman"/>
          <w:sz w:val="24"/>
          <w:szCs w:val="24"/>
          <w:lang w:val="uk-UA" w:eastAsia="ru-RU"/>
        </w:rPr>
        <w:t>програм</w:t>
      </w:r>
      <w:r w:rsidRPr="006D41E6">
        <w:rPr>
          <w:rFonts w:ascii="Times New Roman" w:hAnsi="Times New Roman"/>
          <w:sz w:val="24"/>
          <w:szCs w:val="24"/>
          <w:lang w:eastAsia="ru-RU"/>
        </w:rPr>
        <w:t>;</w:t>
      </w:r>
      <w:r w:rsidRPr="00F71FB8">
        <w:rPr>
          <w:rFonts w:ascii="Times New Roman" w:hAnsi="Times New Roman"/>
          <w:sz w:val="24"/>
          <w:szCs w:val="24"/>
          <w:lang w:val="uk-UA" w:eastAsia="ru-RU"/>
        </w:rPr>
        <w:br/>
        <w:t>b) діалогова оболонка</w:t>
      </w:r>
      <w:r w:rsidRPr="006D41E6">
        <w:rPr>
          <w:rFonts w:ascii="Times New Roman" w:hAnsi="Times New Roman"/>
          <w:sz w:val="24"/>
          <w:szCs w:val="24"/>
          <w:lang w:eastAsia="ru-RU"/>
        </w:rPr>
        <w:t>;</w:t>
      </w:r>
      <w:r w:rsidRPr="00F71FB8">
        <w:rPr>
          <w:rFonts w:ascii="Times New Roman" w:hAnsi="Times New Roman"/>
          <w:sz w:val="24"/>
          <w:szCs w:val="24"/>
          <w:lang w:val="uk-UA" w:eastAsia="ru-RU"/>
        </w:rPr>
        <w:br/>
        <w:t>c) базова система введення-виведення</w:t>
      </w:r>
      <w:r w:rsidRPr="006D41E6">
        <w:rPr>
          <w:rFonts w:ascii="Times New Roman" w:hAnsi="Times New Roman"/>
          <w:sz w:val="24"/>
          <w:szCs w:val="24"/>
          <w:lang w:eastAsia="ru-RU"/>
        </w:rPr>
        <w:t>;</w:t>
      </w:r>
      <w:r w:rsidRPr="00F71FB8">
        <w:rPr>
          <w:rFonts w:ascii="Times New Roman" w:hAnsi="Times New Roman"/>
          <w:sz w:val="24"/>
          <w:szCs w:val="24"/>
          <w:lang w:val="uk-UA" w:eastAsia="ru-RU"/>
        </w:rPr>
        <w:br/>
        <w:t>d) командн</w:t>
      </w:r>
      <w:r>
        <w:rPr>
          <w:rFonts w:ascii="Times New Roman" w:hAnsi="Times New Roman"/>
          <w:sz w:val="24"/>
          <w:szCs w:val="24"/>
          <w:lang w:val="uk-UA" w:eastAsia="ru-RU"/>
        </w:rPr>
        <w:t>а мова</w:t>
      </w:r>
      <w:r w:rsidRPr="00F71FB8">
        <w:rPr>
          <w:rFonts w:ascii="Times New Roman" w:hAnsi="Times New Roman"/>
          <w:sz w:val="24"/>
          <w:szCs w:val="24"/>
          <w:lang w:val="uk-UA" w:eastAsia="ru-RU"/>
        </w:rPr>
        <w:t xml:space="preserve"> операційної системи</w:t>
      </w:r>
      <w:r w:rsidRPr="00F71FB8">
        <w:rPr>
          <w:rFonts w:ascii="Times New Roman" w:hAnsi="Times New Roman"/>
          <w:sz w:val="24"/>
          <w:szCs w:val="24"/>
          <w:lang w:val="uk-UA" w:eastAsia="ru-RU"/>
        </w:rPr>
        <w:br/>
      </w:r>
    </w:p>
    <w:p w:rsidR="007644F3" w:rsidRPr="00F71FB8" w:rsidRDefault="007644F3" w:rsidP="00F71FB8">
      <w:pPr>
        <w:ind w:left="993" w:hanging="993"/>
        <w:rPr>
          <w:rFonts w:ascii="Times New Roman" w:hAnsi="Times New Roman"/>
          <w:sz w:val="24"/>
          <w:szCs w:val="24"/>
          <w:lang w:val="uk-UA" w:eastAsia="ru-RU"/>
        </w:rPr>
      </w:pPr>
    </w:p>
    <w:p w:rsidR="007644F3" w:rsidRPr="00F71FB8" w:rsidRDefault="007644F3" w:rsidP="00F71FB8">
      <w:pPr>
        <w:ind w:left="993" w:hanging="993"/>
        <w:rPr>
          <w:rFonts w:ascii="Times New Roman" w:hAnsi="Times New Roman"/>
          <w:sz w:val="24"/>
          <w:szCs w:val="24"/>
          <w:lang w:val="uk-UA" w:eastAsia="ru-RU"/>
        </w:rPr>
      </w:pPr>
      <w:r w:rsidRPr="00F71FB8">
        <w:rPr>
          <w:rFonts w:ascii="Times New Roman" w:hAnsi="Times New Roman"/>
          <w:b/>
          <w:bCs/>
          <w:sz w:val="24"/>
          <w:szCs w:val="24"/>
          <w:lang w:val="uk-UA" w:eastAsia="ru-RU"/>
        </w:rPr>
        <w:t xml:space="preserve">Питання №4 </w:t>
      </w:r>
      <w:r w:rsidRPr="00F71FB8">
        <w:rPr>
          <w:rFonts w:ascii="Times New Roman" w:hAnsi="Times New Roman"/>
          <w:sz w:val="24"/>
          <w:szCs w:val="24"/>
          <w:lang w:val="uk-UA" w:eastAsia="ru-RU"/>
        </w:rPr>
        <w:t>До складу ОС не входить</w:t>
      </w:r>
      <w:r>
        <w:rPr>
          <w:rFonts w:ascii="Times New Roman" w:hAnsi="Times New Roman"/>
          <w:sz w:val="24"/>
          <w:szCs w:val="24"/>
          <w:lang w:val="uk-UA" w:eastAsia="ru-RU"/>
        </w:rPr>
        <w:t>:</w:t>
      </w:r>
      <w:r w:rsidRPr="00F71FB8">
        <w:rPr>
          <w:rFonts w:ascii="Times New Roman" w:hAnsi="Times New Roman"/>
          <w:sz w:val="24"/>
          <w:szCs w:val="24"/>
          <w:lang w:val="uk-UA" w:eastAsia="ru-RU"/>
        </w:rPr>
        <w:br/>
        <w:t>a) BIOS</w:t>
      </w:r>
      <w:r w:rsidRPr="00F71FB8">
        <w:rPr>
          <w:rFonts w:ascii="Times New Roman" w:hAnsi="Times New Roman"/>
          <w:sz w:val="24"/>
          <w:szCs w:val="24"/>
          <w:lang w:val="uk-UA" w:eastAsia="ru-RU"/>
        </w:rPr>
        <w:br/>
        <w:t>b) програма-завантажувач</w:t>
      </w:r>
      <w:r w:rsidRPr="006D41E6">
        <w:rPr>
          <w:rFonts w:ascii="Times New Roman" w:hAnsi="Times New Roman"/>
          <w:sz w:val="24"/>
          <w:szCs w:val="24"/>
          <w:lang w:eastAsia="ru-RU"/>
        </w:rPr>
        <w:t>;</w:t>
      </w:r>
      <w:r w:rsidRPr="00F71FB8">
        <w:rPr>
          <w:rFonts w:ascii="Times New Roman" w:hAnsi="Times New Roman"/>
          <w:sz w:val="24"/>
          <w:szCs w:val="24"/>
          <w:lang w:val="uk-UA" w:eastAsia="ru-RU"/>
        </w:rPr>
        <w:br/>
        <w:t>c) драйвери</w:t>
      </w:r>
      <w:r w:rsidRPr="006D41E6">
        <w:rPr>
          <w:rFonts w:ascii="Times New Roman" w:hAnsi="Times New Roman"/>
          <w:sz w:val="24"/>
          <w:szCs w:val="24"/>
          <w:lang w:eastAsia="ru-RU"/>
        </w:rPr>
        <w:t>;</w:t>
      </w:r>
      <w:r w:rsidRPr="00F71FB8">
        <w:rPr>
          <w:rFonts w:ascii="Times New Roman" w:hAnsi="Times New Roman"/>
          <w:sz w:val="24"/>
          <w:szCs w:val="24"/>
          <w:lang w:val="uk-UA" w:eastAsia="ru-RU"/>
        </w:rPr>
        <w:br/>
        <w:t>d) ядро ОС</w:t>
      </w:r>
      <w:r w:rsidRPr="00F71FB8">
        <w:rPr>
          <w:rFonts w:ascii="Times New Roman" w:hAnsi="Times New Roman"/>
          <w:sz w:val="24"/>
          <w:szCs w:val="24"/>
          <w:lang w:val="uk-UA" w:eastAsia="ru-RU"/>
        </w:rPr>
        <w:br/>
      </w:r>
    </w:p>
    <w:p w:rsidR="007644F3" w:rsidRPr="00F71FB8" w:rsidRDefault="007644F3" w:rsidP="00F71FB8">
      <w:pPr>
        <w:ind w:left="993" w:hanging="993"/>
        <w:rPr>
          <w:rFonts w:ascii="Times New Roman" w:hAnsi="Times New Roman"/>
          <w:sz w:val="24"/>
          <w:szCs w:val="24"/>
          <w:lang w:val="uk-UA" w:eastAsia="ru-RU"/>
        </w:rPr>
      </w:pPr>
    </w:p>
    <w:p w:rsidR="007644F3" w:rsidRPr="00F71FB8" w:rsidRDefault="007644F3" w:rsidP="00F71FB8">
      <w:pPr>
        <w:ind w:left="993" w:hanging="993"/>
        <w:rPr>
          <w:rFonts w:ascii="Times New Roman" w:hAnsi="Times New Roman"/>
          <w:sz w:val="24"/>
          <w:szCs w:val="24"/>
          <w:lang w:val="uk-UA" w:eastAsia="ru-RU"/>
        </w:rPr>
      </w:pPr>
      <w:r w:rsidRPr="00F71FB8">
        <w:rPr>
          <w:rFonts w:ascii="Times New Roman" w:hAnsi="Times New Roman"/>
          <w:b/>
          <w:bCs/>
          <w:sz w:val="24"/>
          <w:szCs w:val="24"/>
          <w:lang w:val="uk-UA" w:eastAsia="ru-RU"/>
        </w:rPr>
        <w:t xml:space="preserve">Питання №5 </w:t>
      </w:r>
      <w:r w:rsidRPr="00F71FB8">
        <w:rPr>
          <w:rFonts w:ascii="Times New Roman" w:hAnsi="Times New Roman"/>
          <w:sz w:val="24"/>
          <w:szCs w:val="24"/>
          <w:lang w:val="uk-UA" w:eastAsia="ru-RU"/>
        </w:rPr>
        <w:t>Поточний каталог - це каталог ...</w:t>
      </w:r>
      <w:r w:rsidRPr="00F71FB8">
        <w:rPr>
          <w:rFonts w:ascii="Times New Roman" w:hAnsi="Times New Roman"/>
          <w:sz w:val="24"/>
          <w:szCs w:val="24"/>
          <w:lang w:val="uk-UA" w:eastAsia="ru-RU"/>
        </w:rPr>
        <w:br/>
        <w:t>a), в якому зберігаються всі програми операційної системи</w:t>
      </w:r>
      <w:r w:rsidRPr="006D41E6">
        <w:rPr>
          <w:rFonts w:ascii="Times New Roman" w:hAnsi="Times New Roman"/>
          <w:sz w:val="24"/>
          <w:szCs w:val="24"/>
          <w:lang w:val="uk-UA" w:eastAsia="ru-RU"/>
        </w:rPr>
        <w:t>;</w:t>
      </w:r>
      <w:r w:rsidRPr="00F71FB8">
        <w:rPr>
          <w:rFonts w:ascii="Times New Roman" w:hAnsi="Times New Roman"/>
          <w:sz w:val="24"/>
          <w:szCs w:val="24"/>
          <w:lang w:val="uk-UA" w:eastAsia="ru-RU"/>
        </w:rPr>
        <w:br/>
        <w:t>b) обсяг якого змінюється при роботі комп'ютера</w:t>
      </w:r>
      <w:r w:rsidRPr="006D41E6">
        <w:rPr>
          <w:rFonts w:ascii="Times New Roman" w:hAnsi="Times New Roman"/>
          <w:sz w:val="24"/>
          <w:szCs w:val="24"/>
          <w:lang w:val="uk-UA" w:eastAsia="ru-RU"/>
        </w:rPr>
        <w:t>;</w:t>
      </w:r>
      <w:r w:rsidRPr="00F71FB8">
        <w:rPr>
          <w:rFonts w:ascii="Times New Roman" w:hAnsi="Times New Roman"/>
          <w:sz w:val="24"/>
          <w:szCs w:val="24"/>
          <w:lang w:val="uk-UA" w:eastAsia="ru-RU"/>
        </w:rPr>
        <w:br/>
        <w:t>c) з яким працює або працював користувач на цьому диску</w:t>
      </w:r>
      <w:r w:rsidRPr="006D41E6">
        <w:rPr>
          <w:rFonts w:ascii="Times New Roman" w:hAnsi="Times New Roman"/>
          <w:sz w:val="24"/>
          <w:szCs w:val="24"/>
          <w:lang w:val="uk-UA" w:eastAsia="ru-RU"/>
        </w:rPr>
        <w:t>;</w:t>
      </w:r>
      <w:r w:rsidRPr="00F71FB8">
        <w:rPr>
          <w:rFonts w:ascii="Times New Roman" w:hAnsi="Times New Roman"/>
          <w:sz w:val="24"/>
          <w:szCs w:val="24"/>
          <w:lang w:val="uk-UA" w:eastAsia="ru-RU"/>
        </w:rPr>
        <w:br/>
        <w:t>d) в якому знаходяться файли, створені користувачем</w:t>
      </w:r>
      <w:r w:rsidRPr="00F71FB8">
        <w:rPr>
          <w:rFonts w:ascii="Times New Roman" w:hAnsi="Times New Roman"/>
          <w:sz w:val="24"/>
          <w:szCs w:val="24"/>
          <w:lang w:val="uk-UA" w:eastAsia="ru-RU"/>
        </w:rPr>
        <w:br/>
      </w:r>
    </w:p>
    <w:p w:rsidR="007644F3" w:rsidRPr="00F71FB8" w:rsidRDefault="007644F3" w:rsidP="00F71FB8">
      <w:pPr>
        <w:ind w:left="993" w:hanging="993"/>
        <w:rPr>
          <w:rFonts w:ascii="Times New Roman" w:hAnsi="Times New Roman"/>
          <w:sz w:val="24"/>
          <w:szCs w:val="24"/>
          <w:lang w:val="uk-UA" w:eastAsia="ru-RU"/>
        </w:rPr>
      </w:pPr>
    </w:p>
    <w:p w:rsidR="007644F3" w:rsidRDefault="007644F3" w:rsidP="00AC6494">
      <w:pPr>
        <w:ind w:left="993" w:hanging="993"/>
        <w:rPr>
          <w:rFonts w:ascii="Times New Roman" w:hAnsi="Times New Roman"/>
          <w:i/>
          <w:iCs/>
          <w:sz w:val="24"/>
          <w:szCs w:val="24"/>
          <w:lang w:val="uk-UA" w:eastAsia="ru-RU"/>
        </w:rPr>
      </w:pPr>
      <w:r w:rsidRPr="00F71FB8">
        <w:rPr>
          <w:rFonts w:ascii="Times New Roman" w:hAnsi="Times New Roman"/>
          <w:b/>
          <w:bCs/>
          <w:sz w:val="24"/>
          <w:szCs w:val="24"/>
          <w:lang w:val="uk-UA" w:eastAsia="ru-RU"/>
        </w:rPr>
        <w:t xml:space="preserve">Питання №6 </w:t>
      </w:r>
      <w:r w:rsidRPr="00F71FB8">
        <w:rPr>
          <w:rFonts w:ascii="Times New Roman" w:hAnsi="Times New Roman"/>
          <w:sz w:val="24"/>
          <w:szCs w:val="24"/>
          <w:lang w:val="uk-UA" w:eastAsia="ru-RU"/>
        </w:rPr>
        <w:t>Ярлик - це ...</w:t>
      </w:r>
      <w:r w:rsidRPr="00F71FB8">
        <w:rPr>
          <w:rFonts w:ascii="Times New Roman" w:hAnsi="Times New Roman"/>
          <w:sz w:val="24"/>
          <w:szCs w:val="24"/>
          <w:lang w:val="uk-UA" w:eastAsia="ru-RU"/>
        </w:rPr>
        <w:br/>
        <w:t>a) копія файлу, папки або програми</w:t>
      </w:r>
      <w:r w:rsidRPr="006D41E6">
        <w:rPr>
          <w:rFonts w:ascii="Times New Roman" w:hAnsi="Times New Roman"/>
          <w:sz w:val="24"/>
          <w:szCs w:val="24"/>
          <w:lang w:val="uk-UA" w:eastAsia="ru-RU"/>
        </w:rPr>
        <w:t>;</w:t>
      </w:r>
      <w:r w:rsidRPr="00F71FB8">
        <w:rPr>
          <w:rFonts w:ascii="Times New Roman" w:hAnsi="Times New Roman"/>
          <w:sz w:val="24"/>
          <w:szCs w:val="24"/>
          <w:lang w:val="uk-UA" w:eastAsia="ru-RU"/>
        </w:rPr>
        <w:br/>
        <w:t>b) директорія</w:t>
      </w:r>
      <w:r w:rsidRPr="006D41E6">
        <w:rPr>
          <w:rFonts w:ascii="Times New Roman" w:hAnsi="Times New Roman"/>
          <w:sz w:val="24"/>
          <w:szCs w:val="24"/>
          <w:lang w:val="uk-UA" w:eastAsia="ru-RU"/>
        </w:rPr>
        <w:t>;</w:t>
      </w:r>
      <w:r w:rsidRPr="00F71FB8">
        <w:rPr>
          <w:rFonts w:ascii="Times New Roman" w:hAnsi="Times New Roman"/>
          <w:sz w:val="24"/>
          <w:szCs w:val="24"/>
          <w:lang w:val="uk-UA" w:eastAsia="ru-RU"/>
        </w:rPr>
        <w:br/>
        <w:t>c) графічне зображення файлу, папки або програми</w:t>
      </w:r>
      <w:r w:rsidRPr="006D41E6">
        <w:rPr>
          <w:rFonts w:ascii="Times New Roman" w:hAnsi="Times New Roman"/>
          <w:sz w:val="24"/>
          <w:szCs w:val="24"/>
          <w:lang w:val="uk-UA" w:eastAsia="ru-RU"/>
        </w:rPr>
        <w:t>;</w:t>
      </w:r>
      <w:r w:rsidRPr="00F71FB8">
        <w:rPr>
          <w:rFonts w:ascii="Times New Roman" w:hAnsi="Times New Roman"/>
          <w:sz w:val="24"/>
          <w:szCs w:val="24"/>
          <w:lang w:val="uk-UA" w:eastAsia="ru-RU"/>
        </w:rPr>
        <w:br/>
        <w:t>d) переміщений файл, папк</w:t>
      </w:r>
      <w:r>
        <w:rPr>
          <w:rFonts w:ascii="Times New Roman" w:hAnsi="Times New Roman"/>
          <w:sz w:val="24"/>
          <w:szCs w:val="24"/>
          <w:lang w:val="uk-UA" w:eastAsia="ru-RU"/>
        </w:rPr>
        <w:t>а</w:t>
      </w:r>
      <w:r w:rsidRPr="00F71FB8">
        <w:rPr>
          <w:rFonts w:ascii="Times New Roman" w:hAnsi="Times New Roman"/>
          <w:sz w:val="24"/>
          <w:szCs w:val="24"/>
          <w:lang w:val="uk-UA" w:eastAsia="ru-RU"/>
        </w:rPr>
        <w:t xml:space="preserve"> або програма</w:t>
      </w:r>
      <w:r w:rsidRPr="00F71FB8">
        <w:rPr>
          <w:rFonts w:ascii="Times New Roman" w:hAnsi="Times New Roman"/>
          <w:sz w:val="24"/>
          <w:szCs w:val="24"/>
          <w:lang w:val="uk-UA" w:eastAsia="ru-RU"/>
        </w:rPr>
        <w:br/>
      </w:r>
      <w:r w:rsidRPr="00F71FB8">
        <w:rPr>
          <w:rFonts w:ascii="Times New Roman" w:hAnsi="Times New Roman"/>
          <w:sz w:val="24"/>
          <w:szCs w:val="24"/>
          <w:lang w:val="uk-UA" w:eastAsia="ru-RU"/>
        </w:rPr>
        <w:br/>
      </w:r>
    </w:p>
    <w:p w:rsidR="007644F3" w:rsidRPr="00F71FB8" w:rsidRDefault="007644F3" w:rsidP="00F71FB8">
      <w:pPr>
        <w:ind w:left="993" w:hanging="993"/>
        <w:rPr>
          <w:rFonts w:ascii="Times New Roman" w:hAnsi="Times New Roman"/>
          <w:sz w:val="24"/>
          <w:szCs w:val="24"/>
          <w:lang w:val="uk-UA" w:eastAsia="ru-RU"/>
        </w:rPr>
      </w:pPr>
      <w:r w:rsidRPr="00F71FB8">
        <w:rPr>
          <w:rFonts w:ascii="Times New Roman" w:hAnsi="Times New Roman"/>
          <w:b/>
          <w:bCs/>
          <w:sz w:val="24"/>
          <w:szCs w:val="24"/>
          <w:lang w:val="uk-UA" w:eastAsia="ru-RU"/>
        </w:rPr>
        <w:t xml:space="preserve">Питання №7 </w:t>
      </w:r>
      <w:r w:rsidRPr="00F71FB8">
        <w:rPr>
          <w:rFonts w:ascii="Times New Roman" w:hAnsi="Times New Roman"/>
          <w:sz w:val="24"/>
          <w:szCs w:val="24"/>
          <w:lang w:val="uk-UA" w:eastAsia="ru-RU"/>
        </w:rPr>
        <w:t>Стандартний інтерфейс Windows не має ...</w:t>
      </w:r>
      <w:r w:rsidRPr="00F71FB8">
        <w:rPr>
          <w:rFonts w:ascii="Times New Roman" w:hAnsi="Times New Roman"/>
          <w:sz w:val="24"/>
          <w:szCs w:val="24"/>
          <w:lang w:val="uk-UA" w:eastAsia="ru-RU"/>
        </w:rPr>
        <w:br/>
        <w:t>a) робоч</w:t>
      </w:r>
      <w:r>
        <w:rPr>
          <w:rFonts w:ascii="Times New Roman" w:hAnsi="Times New Roman"/>
          <w:sz w:val="24"/>
          <w:szCs w:val="24"/>
          <w:lang w:val="uk-UA" w:eastAsia="ru-RU"/>
        </w:rPr>
        <w:t>ого полю</w:t>
      </w:r>
      <w:r w:rsidRPr="00F71FB8">
        <w:rPr>
          <w:rFonts w:ascii="Times New Roman" w:hAnsi="Times New Roman"/>
          <w:sz w:val="24"/>
          <w:szCs w:val="24"/>
          <w:lang w:val="uk-UA" w:eastAsia="ru-RU"/>
        </w:rPr>
        <w:t>, робоч</w:t>
      </w:r>
      <w:r>
        <w:rPr>
          <w:rFonts w:ascii="Times New Roman" w:hAnsi="Times New Roman"/>
          <w:sz w:val="24"/>
          <w:szCs w:val="24"/>
          <w:lang w:val="uk-UA" w:eastAsia="ru-RU"/>
        </w:rPr>
        <w:t>их</w:t>
      </w:r>
      <w:r w:rsidRPr="00F71FB8">
        <w:rPr>
          <w:rFonts w:ascii="Times New Roman" w:hAnsi="Times New Roman"/>
          <w:sz w:val="24"/>
          <w:szCs w:val="24"/>
          <w:lang w:val="uk-UA" w:eastAsia="ru-RU"/>
        </w:rPr>
        <w:t xml:space="preserve"> інструмент</w:t>
      </w:r>
      <w:r>
        <w:rPr>
          <w:rFonts w:ascii="Times New Roman" w:hAnsi="Times New Roman"/>
          <w:sz w:val="24"/>
          <w:szCs w:val="24"/>
          <w:lang w:val="uk-UA" w:eastAsia="ru-RU"/>
        </w:rPr>
        <w:t>ів</w:t>
      </w:r>
      <w:r w:rsidRPr="00F71FB8">
        <w:rPr>
          <w:rFonts w:ascii="Times New Roman" w:hAnsi="Times New Roman"/>
          <w:sz w:val="24"/>
          <w:szCs w:val="24"/>
          <w:lang w:val="uk-UA" w:eastAsia="ru-RU"/>
        </w:rPr>
        <w:t xml:space="preserve"> (панелі інструментів)</w:t>
      </w:r>
      <w:r w:rsidRPr="006D41E6">
        <w:rPr>
          <w:rFonts w:ascii="Times New Roman" w:hAnsi="Times New Roman"/>
          <w:sz w:val="24"/>
          <w:szCs w:val="24"/>
          <w:lang w:val="uk-UA" w:eastAsia="ru-RU"/>
        </w:rPr>
        <w:t>;</w:t>
      </w:r>
      <w:r w:rsidRPr="00F71FB8">
        <w:rPr>
          <w:rFonts w:ascii="Times New Roman" w:hAnsi="Times New Roman"/>
          <w:sz w:val="24"/>
          <w:szCs w:val="24"/>
          <w:lang w:val="uk-UA" w:eastAsia="ru-RU"/>
        </w:rPr>
        <w:br/>
        <w:t>b) довідкової системи</w:t>
      </w:r>
      <w:r w:rsidRPr="006D41E6">
        <w:rPr>
          <w:rFonts w:ascii="Times New Roman" w:hAnsi="Times New Roman"/>
          <w:sz w:val="24"/>
          <w:szCs w:val="24"/>
          <w:lang w:val="uk-UA" w:eastAsia="ru-RU"/>
        </w:rPr>
        <w:t>;</w:t>
      </w:r>
      <w:r w:rsidRPr="00F71FB8">
        <w:rPr>
          <w:rFonts w:ascii="Times New Roman" w:hAnsi="Times New Roman"/>
          <w:sz w:val="24"/>
          <w:szCs w:val="24"/>
          <w:lang w:val="uk-UA" w:eastAsia="ru-RU"/>
        </w:rPr>
        <w:br/>
        <w:t>c) елемент</w:t>
      </w:r>
      <w:r>
        <w:rPr>
          <w:rFonts w:ascii="Times New Roman" w:hAnsi="Times New Roman"/>
          <w:sz w:val="24"/>
          <w:szCs w:val="24"/>
          <w:lang w:val="uk-UA" w:eastAsia="ru-RU"/>
        </w:rPr>
        <w:t>ів</w:t>
      </w:r>
      <w:r w:rsidRPr="00F71FB8">
        <w:rPr>
          <w:rFonts w:ascii="Times New Roman" w:hAnsi="Times New Roman"/>
          <w:sz w:val="24"/>
          <w:szCs w:val="24"/>
          <w:lang w:val="uk-UA" w:eastAsia="ru-RU"/>
        </w:rPr>
        <w:t xml:space="preserve"> керування (</w:t>
      </w:r>
      <w:r>
        <w:rPr>
          <w:rFonts w:ascii="Times New Roman" w:hAnsi="Times New Roman"/>
          <w:sz w:val="24"/>
          <w:szCs w:val="24"/>
          <w:lang w:val="uk-UA" w:eastAsia="ru-RU"/>
        </w:rPr>
        <w:t>згорнути, розгорнути, приховати)</w:t>
      </w:r>
      <w:r w:rsidRPr="006D41E6">
        <w:rPr>
          <w:rFonts w:ascii="Times New Roman" w:hAnsi="Times New Roman"/>
          <w:sz w:val="24"/>
          <w:szCs w:val="24"/>
          <w:lang w:val="uk-UA" w:eastAsia="ru-RU"/>
        </w:rPr>
        <w:t>;</w:t>
      </w:r>
      <w:r w:rsidRPr="00F71FB8">
        <w:rPr>
          <w:rFonts w:ascii="Times New Roman" w:hAnsi="Times New Roman"/>
          <w:sz w:val="24"/>
          <w:szCs w:val="24"/>
          <w:lang w:val="uk-UA" w:eastAsia="ru-RU"/>
        </w:rPr>
        <w:br/>
        <w:t>d) рядка вводу команди</w:t>
      </w:r>
    </w:p>
    <w:p w:rsidR="007644F3" w:rsidRPr="00F71FB8" w:rsidRDefault="007644F3" w:rsidP="00F71FB8">
      <w:pPr>
        <w:ind w:left="993" w:hanging="993"/>
        <w:rPr>
          <w:rFonts w:ascii="Times New Roman" w:hAnsi="Times New Roman"/>
          <w:sz w:val="24"/>
          <w:szCs w:val="24"/>
          <w:lang w:val="uk-UA" w:eastAsia="ru-RU"/>
        </w:rPr>
      </w:pPr>
    </w:p>
    <w:p w:rsidR="007644F3" w:rsidRPr="00F71FB8" w:rsidRDefault="007644F3" w:rsidP="00F71FB8">
      <w:pPr>
        <w:ind w:left="993" w:hanging="993"/>
        <w:rPr>
          <w:rFonts w:ascii="Times New Roman" w:hAnsi="Times New Roman"/>
          <w:sz w:val="24"/>
          <w:szCs w:val="24"/>
          <w:lang w:val="uk-UA" w:eastAsia="ru-RU"/>
        </w:rPr>
      </w:pPr>
    </w:p>
    <w:p w:rsidR="007644F3" w:rsidRPr="00F71FB8" w:rsidRDefault="007644F3" w:rsidP="00F71FB8">
      <w:pPr>
        <w:ind w:left="993" w:hanging="993"/>
        <w:rPr>
          <w:rFonts w:ascii="Times New Roman" w:hAnsi="Times New Roman"/>
          <w:sz w:val="24"/>
          <w:szCs w:val="24"/>
          <w:lang w:val="uk-UA" w:eastAsia="ru-RU"/>
        </w:rPr>
      </w:pPr>
      <w:r w:rsidRPr="00F71FB8">
        <w:rPr>
          <w:rFonts w:ascii="Times New Roman" w:hAnsi="Times New Roman"/>
          <w:b/>
          <w:bCs/>
          <w:sz w:val="24"/>
          <w:szCs w:val="24"/>
          <w:lang w:val="uk-UA" w:eastAsia="ru-RU"/>
        </w:rPr>
        <w:t xml:space="preserve">Питання №8 </w:t>
      </w:r>
      <w:r w:rsidRPr="00F71FB8">
        <w:rPr>
          <w:rFonts w:ascii="Times New Roman" w:hAnsi="Times New Roman"/>
          <w:sz w:val="24"/>
          <w:szCs w:val="24"/>
          <w:lang w:val="uk-UA" w:eastAsia="ru-RU"/>
        </w:rPr>
        <w:t>Windows підтримує довгі імена файлів. Довгим ім'ям файлу вважається ...</w:t>
      </w:r>
      <w:r w:rsidRPr="00F71FB8">
        <w:rPr>
          <w:rFonts w:ascii="Times New Roman" w:hAnsi="Times New Roman"/>
          <w:sz w:val="24"/>
          <w:szCs w:val="24"/>
          <w:lang w:val="uk-UA" w:eastAsia="ru-RU"/>
        </w:rPr>
        <w:br/>
        <w:t>a) будь-яке ім'я файлу, що не перевищує 255 символів</w:t>
      </w:r>
      <w:r w:rsidRPr="006D41E6">
        <w:rPr>
          <w:rFonts w:ascii="Times New Roman" w:hAnsi="Times New Roman"/>
          <w:sz w:val="24"/>
          <w:szCs w:val="24"/>
          <w:lang w:val="uk-UA" w:eastAsia="ru-RU"/>
        </w:rPr>
        <w:t>;</w:t>
      </w:r>
      <w:r w:rsidRPr="00F71FB8">
        <w:rPr>
          <w:rFonts w:ascii="Times New Roman" w:hAnsi="Times New Roman"/>
          <w:sz w:val="24"/>
          <w:szCs w:val="24"/>
          <w:lang w:val="uk-UA" w:eastAsia="ru-RU"/>
        </w:rPr>
        <w:br/>
        <w:t>b) будь-яка назва файлу без обмеження на кількість символів в імені файлу</w:t>
      </w:r>
      <w:r w:rsidRPr="006D41E6">
        <w:rPr>
          <w:rFonts w:ascii="Times New Roman" w:hAnsi="Times New Roman"/>
          <w:sz w:val="24"/>
          <w:szCs w:val="24"/>
          <w:lang w:val="uk-UA" w:eastAsia="ru-RU"/>
        </w:rPr>
        <w:t>;</w:t>
      </w:r>
      <w:r w:rsidRPr="00F71FB8">
        <w:rPr>
          <w:rFonts w:ascii="Times New Roman" w:hAnsi="Times New Roman"/>
          <w:sz w:val="24"/>
          <w:szCs w:val="24"/>
          <w:lang w:val="uk-UA" w:eastAsia="ru-RU"/>
        </w:rPr>
        <w:br/>
        <w:t>c) будь-яке ім'я файлу латинськими буквами, не перевищує 255 символів</w:t>
      </w:r>
      <w:r w:rsidRPr="006D41E6">
        <w:rPr>
          <w:rFonts w:ascii="Times New Roman" w:hAnsi="Times New Roman"/>
          <w:sz w:val="24"/>
          <w:szCs w:val="24"/>
          <w:lang w:val="uk-UA" w:eastAsia="ru-RU"/>
        </w:rPr>
        <w:t>;</w:t>
      </w:r>
      <w:r w:rsidRPr="00F71FB8">
        <w:rPr>
          <w:rFonts w:ascii="Times New Roman" w:hAnsi="Times New Roman"/>
          <w:sz w:val="24"/>
          <w:szCs w:val="24"/>
          <w:lang w:val="uk-UA" w:eastAsia="ru-RU"/>
        </w:rPr>
        <w:br/>
        <w:t>d) будь-яке ім'я файлу не містить цифр в імені файлу</w:t>
      </w:r>
    </w:p>
    <w:p w:rsidR="007644F3" w:rsidRPr="00F71FB8" w:rsidRDefault="007644F3" w:rsidP="00F71FB8">
      <w:pPr>
        <w:ind w:left="993" w:hanging="993"/>
        <w:rPr>
          <w:rFonts w:ascii="Times New Roman" w:hAnsi="Times New Roman"/>
          <w:sz w:val="24"/>
          <w:szCs w:val="24"/>
          <w:lang w:val="uk-UA" w:eastAsia="ru-RU"/>
        </w:rPr>
      </w:pPr>
    </w:p>
    <w:p w:rsidR="007644F3" w:rsidRPr="00F71FB8" w:rsidRDefault="007644F3" w:rsidP="00F71FB8">
      <w:pPr>
        <w:ind w:left="993" w:hanging="993"/>
        <w:rPr>
          <w:rFonts w:ascii="Times New Roman" w:hAnsi="Times New Roman"/>
          <w:sz w:val="24"/>
          <w:szCs w:val="24"/>
          <w:lang w:val="uk-UA" w:eastAsia="ru-RU"/>
        </w:rPr>
      </w:pPr>
    </w:p>
    <w:p w:rsidR="007644F3" w:rsidRPr="00F71FB8" w:rsidRDefault="007644F3" w:rsidP="00F71FB8">
      <w:pPr>
        <w:ind w:left="993" w:hanging="993"/>
        <w:rPr>
          <w:rFonts w:ascii="Times New Roman" w:hAnsi="Times New Roman"/>
          <w:sz w:val="24"/>
          <w:szCs w:val="24"/>
          <w:lang w:val="uk-UA" w:eastAsia="ru-RU"/>
        </w:rPr>
      </w:pPr>
      <w:r w:rsidRPr="00F71FB8">
        <w:rPr>
          <w:rFonts w:ascii="Times New Roman" w:hAnsi="Times New Roman"/>
          <w:b/>
          <w:bCs/>
          <w:sz w:val="24"/>
          <w:szCs w:val="24"/>
          <w:lang w:val="uk-UA" w:eastAsia="ru-RU"/>
        </w:rPr>
        <w:t xml:space="preserve">Питання №9 </w:t>
      </w:r>
      <w:r w:rsidRPr="00F71FB8">
        <w:rPr>
          <w:rFonts w:ascii="Times New Roman" w:hAnsi="Times New Roman"/>
          <w:sz w:val="24"/>
          <w:szCs w:val="24"/>
          <w:lang w:val="uk-UA" w:eastAsia="ru-RU"/>
        </w:rPr>
        <w:t>Для виклику контекстного меню об'єкта необхідно виконати...</w:t>
      </w:r>
      <w:r w:rsidRPr="00F71FB8">
        <w:rPr>
          <w:rFonts w:ascii="Times New Roman" w:hAnsi="Times New Roman"/>
          <w:sz w:val="24"/>
          <w:szCs w:val="24"/>
          <w:lang w:val="uk-UA" w:eastAsia="ru-RU"/>
        </w:rPr>
        <w:br/>
        <w:t>а) клацання лівою кнопкою миші на об'єкті</w:t>
      </w:r>
      <w:r w:rsidRPr="006D41E6">
        <w:rPr>
          <w:rFonts w:ascii="Times New Roman" w:hAnsi="Times New Roman"/>
          <w:sz w:val="24"/>
          <w:szCs w:val="24"/>
          <w:lang w:val="uk-UA" w:eastAsia="ru-RU"/>
        </w:rPr>
        <w:t>;</w:t>
      </w:r>
      <w:r w:rsidRPr="00F71FB8">
        <w:rPr>
          <w:rFonts w:ascii="Times New Roman" w:hAnsi="Times New Roman"/>
          <w:sz w:val="24"/>
          <w:szCs w:val="24"/>
          <w:lang w:val="uk-UA" w:eastAsia="ru-RU"/>
        </w:rPr>
        <w:br/>
        <w:t>б) клацніть правою кнопкою миші на об'єкті</w:t>
      </w:r>
      <w:r w:rsidRPr="006D41E6">
        <w:rPr>
          <w:rFonts w:ascii="Times New Roman" w:hAnsi="Times New Roman"/>
          <w:sz w:val="24"/>
          <w:szCs w:val="24"/>
          <w:lang w:val="uk-UA" w:eastAsia="ru-RU"/>
        </w:rPr>
        <w:t>;</w:t>
      </w:r>
      <w:r w:rsidRPr="00F71FB8">
        <w:rPr>
          <w:rFonts w:ascii="Times New Roman" w:hAnsi="Times New Roman"/>
          <w:sz w:val="24"/>
          <w:szCs w:val="24"/>
          <w:lang w:val="uk-UA" w:eastAsia="ru-RU"/>
        </w:rPr>
        <w:br/>
        <w:t>з) подвійний клацання лівою кнопкою миші на об'єкті</w:t>
      </w:r>
      <w:r w:rsidRPr="006D41E6">
        <w:rPr>
          <w:rFonts w:ascii="Times New Roman" w:hAnsi="Times New Roman"/>
          <w:sz w:val="24"/>
          <w:szCs w:val="24"/>
          <w:lang w:val="uk-UA" w:eastAsia="ru-RU"/>
        </w:rPr>
        <w:t>;</w:t>
      </w:r>
      <w:r w:rsidRPr="00F71FB8">
        <w:rPr>
          <w:rFonts w:ascii="Times New Roman" w:hAnsi="Times New Roman"/>
          <w:sz w:val="24"/>
          <w:szCs w:val="24"/>
          <w:lang w:val="uk-UA" w:eastAsia="ru-RU"/>
        </w:rPr>
        <w:br/>
        <w:t>д) подвійний клацання правою кнопкою миші на об'єкті</w:t>
      </w:r>
    </w:p>
    <w:p w:rsidR="007644F3" w:rsidRPr="00F71FB8" w:rsidRDefault="007644F3" w:rsidP="00F71FB8">
      <w:pPr>
        <w:ind w:left="993" w:hanging="993"/>
        <w:rPr>
          <w:rFonts w:ascii="Times New Roman" w:hAnsi="Times New Roman"/>
          <w:sz w:val="24"/>
          <w:szCs w:val="24"/>
          <w:lang w:val="uk-UA" w:eastAsia="ru-RU"/>
        </w:rPr>
      </w:pPr>
    </w:p>
    <w:p w:rsidR="007644F3" w:rsidRPr="00F71FB8" w:rsidRDefault="007644F3" w:rsidP="00F71FB8">
      <w:pPr>
        <w:ind w:left="993" w:hanging="993"/>
        <w:rPr>
          <w:rFonts w:ascii="Times New Roman" w:hAnsi="Times New Roman"/>
          <w:sz w:val="24"/>
          <w:szCs w:val="24"/>
          <w:lang w:val="uk-UA" w:eastAsia="ru-RU"/>
        </w:rPr>
      </w:pPr>
    </w:p>
    <w:p w:rsidR="007644F3" w:rsidRPr="00F71FB8" w:rsidRDefault="007644F3" w:rsidP="00F71FB8">
      <w:pPr>
        <w:ind w:left="993" w:hanging="993"/>
        <w:rPr>
          <w:rFonts w:ascii="Times New Roman" w:hAnsi="Times New Roman"/>
          <w:sz w:val="24"/>
          <w:szCs w:val="24"/>
          <w:lang w:val="uk-UA" w:eastAsia="ru-RU"/>
        </w:rPr>
      </w:pPr>
      <w:r w:rsidRPr="00F71FB8">
        <w:rPr>
          <w:rFonts w:ascii="Times New Roman" w:hAnsi="Times New Roman"/>
          <w:b/>
          <w:bCs/>
          <w:sz w:val="24"/>
          <w:szCs w:val="24"/>
          <w:lang w:val="uk-UA" w:eastAsia="ru-RU"/>
        </w:rPr>
        <w:t xml:space="preserve">Питання №10 </w:t>
      </w:r>
      <w:r w:rsidRPr="00F71FB8">
        <w:rPr>
          <w:rFonts w:ascii="Times New Roman" w:hAnsi="Times New Roman"/>
          <w:sz w:val="24"/>
          <w:szCs w:val="24"/>
          <w:lang w:val="uk-UA" w:eastAsia="ru-RU"/>
        </w:rPr>
        <w:t>Операційна система Windows являє собою програмний продукт, що входить до складу:</w:t>
      </w:r>
      <w:r w:rsidRPr="00F71FB8">
        <w:rPr>
          <w:rFonts w:ascii="Times New Roman" w:hAnsi="Times New Roman"/>
          <w:sz w:val="24"/>
          <w:szCs w:val="24"/>
          <w:lang w:val="uk-UA" w:eastAsia="ru-RU"/>
        </w:rPr>
        <w:br/>
        <w:t>a) прикладного програмного забезпечення;</w:t>
      </w:r>
      <w:r w:rsidRPr="00F71FB8">
        <w:rPr>
          <w:rFonts w:ascii="Times New Roman" w:hAnsi="Times New Roman"/>
          <w:sz w:val="24"/>
          <w:szCs w:val="24"/>
          <w:lang w:val="uk-UA" w:eastAsia="ru-RU"/>
        </w:rPr>
        <w:br/>
        <w:t>b) системного програмного забезпечення;</w:t>
      </w:r>
      <w:r w:rsidRPr="00F71FB8">
        <w:rPr>
          <w:rFonts w:ascii="Times New Roman" w:hAnsi="Times New Roman"/>
          <w:sz w:val="24"/>
          <w:szCs w:val="24"/>
          <w:lang w:val="uk-UA" w:eastAsia="ru-RU"/>
        </w:rPr>
        <w:br/>
        <w:t>c) системи управління базами даних;</w:t>
      </w:r>
      <w:r w:rsidRPr="00F71FB8">
        <w:rPr>
          <w:rFonts w:ascii="Times New Roman" w:hAnsi="Times New Roman"/>
          <w:sz w:val="24"/>
          <w:szCs w:val="24"/>
          <w:lang w:val="uk-UA" w:eastAsia="ru-RU"/>
        </w:rPr>
        <w:br/>
        <w:t>d) систем програмування.</w:t>
      </w:r>
    </w:p>
    <w:p w:rsidR="007644F3" w:rsidRPr="00F71FB8" w:rsidRDefault="007644F3" w:rsidP="00F71FB8">
      <w:pPr>
        <w:ind w:left="993" w:hanging="993"/>
        <w:rPr>
          <w:rFonts w:ascii="Times New Roman" w:hAnsi="Times New Roman"/>
          <w:sz w:val="24"/>
          <w:szCs w:val="24"/>
          <w:lang w:val="uk-UA" w:eastAsia="ru-RU"/>
        </w:rPr>
      </w:pPr>
    </w:p>
    <w:p w:rsidR="007644F3" w:rsidRPr="00F71FB8" w:rsidRDefault="007644F3" w:rsidP="001F76D7">
      <w:pPr>
        <w:pStyle w:val="Heading4"/>
        <w:spacing w:before="0" w:beforeAutospacing="0" w:after="0" w:afterAutospacing="0"/>
        <w:ind w:left="357"/>
        <w:rPr>
          <w:b w:val="0"/>
          <w:lang w:val="uk-UA"/>
        </w:rPr>
      </w:pPr>
    </w:p>
    <w:p w:rsidR="007644F3" w:rsidRPr="00F71FB8" w:rsidRDefault="007644F3" w:rsidP="001F76D7">
      <w:pPr>
        <w:pStyle w:val="Heading4"/>
        <w:spacing w:before="0" w:beforeAutospacing="0" w:after="0" w:afterAutospacing="0"/>
        <w:ind w:left="360"/>
        <w:rPr>
          <w:b w:val="0"/>
          <w:lang w:val="uk-UA"/>
        </w:rPr>
      </w:pPr>
    </w:p>
    <w:p w:rsidR="007644F3" w:rsidRPr="00F71FB8" w:rsidRDefault="007644F3" w:rsidP="009B13BD">
      <w:pPr>
        <w:tabs>
          <w:tab w:val="left" w:pos="960"/>
        </w:tabs>
        <w:ind w:hanging="720"/>
        <w:rPr>
          <w:rFonts w:ascii="Times New Roman" w:hAnsi="Times New Roman"/>
          <w:sz w:val="24"/>
          <w:szCs w:val="24"/>
          <w:lang w:val="uk-UA"/>
        </w:rPr>
      </w:pPr>
    </w:p>
    <w:sectPr w:rsidR="007644F3" w:rsidRPr="00F71FB8" w:rsidSect="009A585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644F3" w:rsidRDefault="007644F3" w:rsidP="001113DF">
      <w:r>
        <w:separator/>
      </w:r>
    </w:p>
  </w:endnote>
  <w:endnote w:type="continuationSeparator" w:id="0">
    <w:p w:rsidR="007644F3" w:rsidRDefault="007644F3" w:rsidP="001113D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44F3" w:rsidRDefault="007644F3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44F3" w:rsidRDefault="007644F3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44F3" w:rsidRDefault="007644F3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644F3" w:rsidRDefault="007644F3" w:rsidP="001113DF">
      <w:r>
        <w:separator/>
      </w:r>
    </w:p>
  </w:footnote>
  <w:footnote w:type="continuationSeparator" w:id="0">
    <w:p w:rsidR="007644F3" w:rsidRDefault="007644F3" w:rsidP="001113D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44F3" w:rsidRDefault="007644F3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44F3" w:rsidRPr="00C1282D" w:rsidRDefault="007644F3" w:rsidP="001113DF">
    <w:pPr>
      <w:pStyle w:val="Header"/>
      <w:jc w:val="right"/>
      <w:rPr>
        <w:rFonts w:ascii="Times New Roman" w:hAnsi="Times New Roman"/>
        <w:sz w:val="20"/>
        <w:szCs w:val="20"/>
      </w:rPr>
    </w:pPr>
    <w:r w:rsidRPr="00C1282D">
      <w:rPr>
        <w:rFonts w:ascii="Times New Roman" w:hAnsi="Times New Roman"/>
        <w:sz w:val="20"/>
        <w:szCs w:val="20"/>
      </w:rPr>
      <w:t>Слов’янськ Донецької області</w:t>
    </w:r>
  </w:p>
  <w:p w:rsidR="007644F3" w:rsidRPr="00C1282D" w:rsidRDefault="007644F3" w:rsidP="001113DF">
    <w:pPr>
      <w:pStyle w:val="Header"/>
      <w:jc w:val="right"/>
      <w:rPr>
        <w:rFonts w:ascii="Times New Roman" w:hAnsi="Times New Roman"/>
        <w:sz w:val="20"/>
        <w:szCs w:val="20"/>
      </w:rPr>
    </w:pPr>
    <w:r w:rsidRPr="00C1282D">
      <w:rPr>
        <w:rFonts w:ascii="Times New Roman" w:hAnsi="Times New Roman"/>
        <w:sz w:val="20"/>
        <w:szCs w:val="20"/>
      </w:rPr>
      <w:t>Слов’янський коледж транспортної інфраструктури</w:t>
    </w:r>
  </w:p>
  <w:p w:rsidR="007644F3" w:rsidRPr="00C1282D" w:rsidRDefault="007644F3" w:rsidP="001113DF">
    <w:pPr>
      <w:pStyle w:val="Header"/>
      <w:jc w:val="right"/>
      <w:rPr>
        <w:rFonts w:ascii="Times New Roman" w:hAnsi="Times New Roman"/>
      </w:rPr>
    </w:pPr>
    <w:r w:rsidRPr="00C1282D">
      <w:rPr>
        <w:rFonts w:ascii="Times New Roman" w:hAnsi="Times New Roman"/>
        <w:sz w:val="20"/>
        <w:szCs w:val="20"/>
      </w:rPr>
      <w:t>Викладач: Мельнікова Наталія Олександрівна</w:t>
    </w:r>
  </w:p>
  <w:p w:rsidR="007644F3" w:rsidRDefault="007644F3">
    <w:pPr>
      <w:pStyle w:val="Header"/>
    </w:pPr>
    <w:bookmarkStart w:id="0" w:name="_GoBack"/>
    <w:bookmarkEnd w:id="0"/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44F3" w:rsidRDefault="007644F3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2813D9"/>
    <w:multiLevelType w:val="hybridMultilevel"/>
    <w:tmpl w:val="3B36089C"/>
    <w:lvl w:ilvl="0" w:tplc="04190017">
      <w:start w:val="1"/>
      <w:numFmt w:val="lowerLetter"/>
      <w:lvlText w:val="%1)"/>
      <w:lvlJc w:val="left"/>
      <w:pPr>
        <w:ind w:left="294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1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73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45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17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89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1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33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054" w:hanging="180"/>
      </w:pPr>
      <w:rPr>
        <w:rFonts w:cs="Times New Roman"/>
      </w:rPr>
    </w:lvl>
  </w:abstractNum>
  <w:abstractNum w:abstractNumId="1">
    <w:nsid w:val="1D5D3337"/>
    <w:multiLevelType w:val="hybridMultilevel"/>
    <w:tmpl w:val="16C4C2A2"/>
    <w:lvl w:ilvl="0" w:tplc="04190017">
      <w:start w:val="1"/>
      <w:numFmt w:val="lowerLetter"/>
      <w:lvlText w:val="%1)"/>
      <w:lvlJc w:val="left"/>
      <w:pPr>
        <w:ind w:left="294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1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73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45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17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89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1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33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054" w:hanging="180"/>
      </w:pPr>
      <w:rPr>
        <w:rFonts w:cs="Times New Roman"/>
      </w:rPr>
    </w:lvl>
  </w:abstractNum>
  <w:abstractNum w:abstractNumId="2">
    <w:nsid w:val="237D208F"/>
    <w:multiLevelType w:val="hybridMultilevel"/>
    <w:tmpl w:val="6D501786"/>
    <w:lvl w:ilvl="0" w:tplc="0419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3">
    <w:nsid w:val="25A44B0B"/>
    <w:multiLevelType w:val="hybridMultilevel"/>
    <w:tmpl w:val="302EACE2"/>
    <w:lvl w:ilvl="0" w:tplc="04190017">
      <w:start w:val="1"/>
      <w:numFmt w:val="lowerLetter"/>
      <w:lvlText w:val="%1)"/>
      <w:lvlJc w:val="left"/>
      <w:pPr>
        <w:ind w:left="294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1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73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45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17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89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1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33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054" w:hanging="180"/>
      </w:pPr>
      <w:rPr>
        <w:rFonts w:cs="Times New Roman"/>
      </w:rPr>
    </w:lvl>
  </w:abstractNum>
  <w:abstractNum w:abstractNumId="4">
    <w:nsid w:val="2B0C312C"/>
    <w:multiLevelType w:val="hybridMultilevel"/>
    <w:tmpl w:val="438A7E4E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427376A1"/>
    <w:multiLevelType w:val="hybridMultilevel"/>
    <w:tmpl w:val="B164E7B6"/>
    <w:lvl w:ilvl="0" w:tplc="04190017">
      <w:start w:val="1"/>
      <w:numFmt w:val="lowerLetter"/>
      <w:lvlText w:val="%1)"/>
      <w:lvlJc w:val="left"/>
      <w:pPr>
        <w:ind w:left="294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1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73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45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17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89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1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33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054" w:hanging="180"/>
      </w:pPr>
      <w:rPr>
        <w:rFonts w:cs="Times New Roman"/>
      </w:rPr>
    </w:lvl>
  </w:abstractNum>
  <w:abstractNum w:abstractNumId="6">
    <w:nsid w:val="51FF6694"/>
    <w:multiLevelType w:val="hybridMultilevel"/>
    <w:tmpl w:val="BBC622D4"/>
    <w:lvl w:ilvl="0" w:tplc="6160FF7C">
      <w:start w:val="1"/>
      <w:numFmt w:val="decimal"/>
      <w:lvlText w:val="%1."/>
      <w:lvlJc w:val="left"/>
      <w:pPr>
        <w:ind w:left="360" w:hanging="360"/>
      </w:pPr>
      <w:rPr>
        <w:rFonts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66C44284"/>
    <w:multiLevelType w:val="hybridMultilevel"/>
    <w:tmpl w:val="2334E05C"/>
    <w:lvl w:ilvl="0" w:tplc="04190017">
      <w:start w:val="1"/>
      <w:numFmt w:val="lowerLetter"/>
      <w:lvlText w:val="%1)"/>
      <w:lvlJc w:val="left"/>
      <w:pPr>
        <w:ind w:left="294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1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73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45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17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89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1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33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054" w:hanging="180"/>
      </w:pPr>
      <w:rPr>
        <w:rFonts w:cs="Times New Roman"/>
      </w:rPr>
    </w:lvl>
  </w:abstractNum>
  <w:abstractNum w:abstractNumId="8">
    <w:nsid w:val="777C1682"/>
    <w:multiLevelType w:val="hybridMultilevel"/>
    <w:tmpl w:val="5C06EFB4"/>
    <w:lvl w:ilvl="0" w:tplc="8FB44F62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793775E3"/>
    <w:multiLevelType w:val="hybridMultilevel"/>
    <w:tmpl w:val="B21A1172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6"/>
  </w:num>
  <w:num w:numId="2">
    <w:abstractNumId w:val="8"/>
  </w:num>
  <w:num w:numId="3">
    <w:abstractNumId w:val="9"/>
  </w:num>
  <w:num w:numId="4">
    <w:abstractNumId w:val="2"/>
  </w:num>
  <w:num w:numId="5">
    <w:abstractNumId w:val="1"/>
  </w:num>
  <w:num w:numId="6">
    <w:abstractNumId w:val="5"/>
  </w:num>
  <w:num w:numId="7">
    <w:abstractNumId w:val="3"/>
  </w:num>
  <w:num w:numId="8">
    <w:abstractNumId w:val="0"/>
  </w:num>
  <w:num w:numId="9">
    <w:abstractNumId w:val="7"/>
  </w:num>
  <w:num w:numId="10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E39D8"/>
    <w:rsid w:val="000007C2"/>
    <w:rsid w:val="000011E7"/>
    <w:rsid w:val="000037B0"/>
    <w:rsid w:val="00004EA6"/>
    <w:rsid w:val="000057F9"/>
    <w:rsid w:val="00007E7A"/>
    <w:rsid w:val="00010B25"/>
    <w:rsid w:val="00011E37"/>
    <w:rsid w:val="00012321"/>
    <w:rsid w:val="0001272A"/>
    <w:rsid w:val="00012A63"/>
    <w:rsid w:val="00014D66"/>
    <w:rsid w:val="00015398"/>
    <w:rsid w:val="00015AD6"/>
    <w:rsid w:val="00015BE4"/>
    <w:rsid w:val="000172C1"/>
    <w:rsid w:val="00020870"/>
    <w:rsid w:val="00021B36"/>
    <w:rsid w:val="000225A9"/>
    <w:rsid w:val="00022D80"/>
    <w:rsid w:val="00022E18"/>
    <w:rsid w:val="00024841"/>
    <w:rsid w:val="00026982"/>
    <w:rsid w:val="00026C1B"/>
    <w:rsid w:val="00027081"/>
    <w:rsid w:val="0002797B"/>
    <w:rsid w:val="00027F04"/>
    <w:rsid w:val="00030692"/>
    <w:rsid w:val="00030F38"/>
    <w:rsid w:val="00031CB0"/>
    <w:rsid w:val="000322F0"/>
    <w:rsid w:val="00032C5F"/>
    <w:rsid w:val="00035DE9"/>
    <w:rsid w:val="00036F72"/>
    <w:rsid w:val="00040029"/>
    <w:rsid w:val="00040650"/>
    <w:rsid w:val="00040DE4"/>
    <w:rsid w:val="000415AD"/>
    <w:rsid w:val="00045389"/>
    <w:rsid w:val="000457EC"/>
    <w:rsid w:val="000473B9"/>
    <w:rsid w:val="00047BE5"/>
    <w:rsid w:val="000512C5"/>
    <w:rsid w:val="00051426"/>
    <w:rsid w:val="00051BD8"/>
    <w:rsid w:val="000528BD"/>
    <w:rsid w:val="00053471"/>
    <w:rsid w:val="00055710"/>
    <w:rsid w:val="00056221"/>
    <w:rsid w:val="00056699"/>
    <w:rsid w:val="00060238"/>
    <w:rsid w:val="00060513"/>
    <w:rsid w:val="00062117"/>
    <w:rsid w:val="0006230F"/>
    <w:rsid w:val="00062743"/>
    <w:rsid w:val="000649E6"/>
    <w:rsid w:val="00065817"/>
    <w:rsid w:val="00065FC0"/>
    <w:rsid w:val="00070DB7"/>
    <w:rsid w:val="00071464"/>
    <w:rsid w:val="00072BCB"/>
    <w:rsid w:val="00072C05"/>
    <w:rsid w:val="000731AE"/>
    <w:rsid w:val="000732FD"/>
    <w:rsid w:val="00073946"/>
    <w:rsid w:val="0007453C"/>
    <w:rsid w:val="0007688B"/>
    <w:rsid w:val="000818E8"/>
    <w:rsid w:val="00081F88"/>
    <w:rsid w:val="0008318B"/>
    <w:rsid w:val="000834B3"/>
    <w:rsid w:val="00083C87"/>
    <w:rsid w:val="00083E8A"/>
    <w:rsid w:val="00083FEC"/>
    <w:rsid w:val="000842ED"/>
    <w:rsid w:val="00084648"/>
    <w:rsid w:val="0008559A"/>
    <w:rsid w:val="00086030"/>
    <w:rsid w:val="00086C97"/>
    <w:rsid w:val="000871AF"/>
    <w:rsid w:val="000871F8"/>
    <w:rsid w:val="00090F8A"/>
    <w:rsid w:val="000912CD"/>
    <w:rsid w:val="00091B65"/>
    <w:rsid w:val="00091F5F"/>
    <w:rsid w:val="000921E0"/>
    <w:rsid w:val="000927A0"/>
    <w:rsid w:val="000927E5"/>
    <w:rsid w:val="00095107"/>
    <w:rsid w:val="000952D2"/>
    <w:rsid w:val="0009541E"/>
    <w:rsid w:val="000957DE"/>
    <w:rsid w:val="00096AC1"/>
    <w:rsid w:val="00097F18"/>
    <w:rsid w:val="000A0F95"/>
    <w:rsid w:val="000A203D"/>
    <w:rsid w:val="000A28B3"/>
    <w:rsid w:val="000A29CD"/>
    <w:rsid w:val="000A5CA9"/>
    <w:rsid w:val="000A650E"/>
    <w:rsid w:val="000B1ADA"/>
    <w:rsid w:val="000B2D5B"/>
    <w:rsid w:val="000B4F05"/>
    <w:rsid w:val="000B6349"/>
    <w:rsid w:val="000B646F"/>
    <w:rsid w:val="000B7332"/>
    <w:rsid w:val="000B7BE3"/>
    <w:rsid w:val="000C0E85"/>
    <w:rsid w:val="000C0F3B"/>
    <w:rsid w:val="000C23DF"/>
    <w:rsid w:val="000C2D0C"/>
    <w:rsid w:val="000C449A"/>
    <w:rsid w:val="000C4521"/>
    <w:rsid w:val="000D2319"/>
    <w:rsid w:val="000D3D5B"/>
    <w:rsid w:val="000D4963"/>
    <w:rsid w:val="000D4B01"/>
    <w:rsid w:val="000D7AA0"/>
    <w:rsid w:val="000E0AE1"/>
    <w:rsid w:val="000E3C0B"/>
    <w:rsid w:val="000E44D9"/>
    <w:rsid w:val="000E4EB0"/>
    <w:rsid w:val="000E54CB"/>
    <w:rsid w:val="000E5FE7"/>
    <w:rsid w:val="000E6684"/>
    <w:rsid w:val="000E7D0D"/>
    <w:rsid w:val="000F0EBB"/>
    <w:rsid w:val="000F2399"/>
    <w:rsid w:val="000F2A4C"/>
    <w:rsid w:val="000F2FE5"/>
    <w:rsid w:val="000F3017"/>
    <w:rsid w:val="000F313A"/>
    <w:rsid w:val="000F42F2"/>
    <w:rsid w:val="000F6C8B"/>
    <w:rsid w:val="000F6D0A"/>
    <w:rsid w:val="000F6EEF"/>
    <w:rsid w:val="000F745B"/>
    <w:rsid w:val="000F74C0"/>
    <w:rsid w:val="001002C0"/>
    <w:rsid w:val="0010120D"/>
    <w:rsid w:val="00101593"/>
    <w:rsid w:val="00105840"/>
    <w:rsid w:val="00106631"/>
    <w:rsid w:val="00106ABE"/>
    <w:rsid w:val="00106C76"/>
    <w:rsid w:val="00107A6C"/>
    <w:rsid w:val="00107D32"/>
    <w:rsid w:val="00110EED"/>
    <w:rsid w:val="001113DF"/>
    <w:rsid w:val="00111805"/>
    <w:rsid w:val="001122DF"/>
    <w:rsid w:val="00113331"/>
    <w:rsid w:val="00113E87"/>
    <w:rsid w:val="001143BC"/>
    <w:rsid w:val="001148E9"/>
    <w:rsid w:val="001149D1"/>
    <w:rsid w:val="00115250"/>
    <w:rsid w:val="00115594"/>
    <w:rsid w:val="0011571D"/>
    <w:rsid w:val="0011795B"/>
    <w:rsid w:val="001204D4"/>
    <w:rsid w:val="00121605"/>
    <w:rsid w:val="00121921"/>
    <w:rsid w:val="00121EBC"/>
    <w:rsid w:val="00122089"/>
    <w:rsid w:val="00122385"/>
    <w:rsid w:val="00125344"/>
    <w:rsid w:val="001254F7"/>
    <w:rsid w:val="00125645"/>
    <w:rsid w:val="00125705"/>
    <w:rsid w:val="00126130"/>
    <w:rsid w:val="001271CD"/>
    <w:rsid w:val="00131124"/>
    <w:rsid w:val="00131D48"/>
    <w:rsid w:val="001344CC"/>
    <w:rsid w:val="00134BA9"/>
    <w:rsid w:val="00136436"/>
    <w:rsid w:val="001367B1"/>
    <w:rsid w:val="00136E28"/>
    <w:rsid w:val="00137876"/>
    <w:rsid w:val="00140038"/>
    <w:rsid w:val="001429EA"/>
    <w:rsid w:val="00143054"/>
    <w:rsid w:val="0014315F"/>
    <w:rsid w:val="001440E8"/>
    <w:rsid w:val="00145BB5"/>
    <w:rsid w:val="00150221"/>
    <w:rsid w:val="00151625"/>
    <w:rsid w:val="001523E4"/>
    <w:rsid w:val="0015248F"/>
    <w:rsid w:val="00153652"/>
    <w:rsid w:val="001543EE"/>
    <w:rsid w:val="001565FB"/>
    <w:rsid w:val="00156FA8"/>
    <w:rsid w:val="00161029"/>
    <w:rsid w:val="001617F1"/>
    <w:rsid w:val="00162B5A"/>
    <w:rsid w:val="00164C9A"/>
    <w:rsid w:val="00165BC9"/>
    <w:rsid w:val="00166059"/>
    <w:rsid w:val="001663B3"/>
    <w:rsid w:val="0016734A"/>
    <w:rsid w:val="001674C8"/>
    <w:rsid w:val="001758C4"/>
    <w:rsid w:val="00177B4C"/>
    <w:rsid w:val="001813A5"/>
    <w:rsid w:val="0018174C"/>
    <w:rsid w:val="00184F8B"/>
    <w:rsid w:val="00186F26"/>
    <w:rsid w:val="0018727B"/>
    <w:rsid w:val="0018790B"/>
    <w:rsid w:val="001919D1"/>
    <w:rsid w:val="00191AEC"/>
    <w:rsid w:val="001935DC"/>
    <w:rsid w:val="00193FF9"/>
    <w:rsid w:val="00194DE1"/>
    <w:rsid w:val="001955F7"/>
    <w:rsid w:val="0019647F"/>
    <w:rsid w:val="00197202"/>
    <w:rsid w:val="00197702"/>
    <w:rsid w:val="00197F29"/>
    <w:rsid w:val="001A0232"/>
    <w:rsid w:val="001A2CC5"/>
    <w:rsid w:val="001A3A91"/>
    <w:rsid w:val="001A5D93"/>
    <w:rsid w:val="001A6DCB"/>
    <w:rsid w:val="001A762C"/>
    <w:rsid w:val="001B2BEA"/>
    <w:rsid w:val="001B2E38"/>
    <w:rsid w:val="001B620A"/>
    <w:rsid w:val="001B661D"/>
    <w:rsid w:val="001B6EF9"/>
    <w:rsid w:val="001C2B3B"/>
    <w:rsid w:val="001C44F3"/>
    <w:rsid w:val="001C7EDA"/>
    <w:rsid w:val="001D0771"/>
    <w:rsid w:val="001D17E0"/>
    <w:rsid w:val="001D18B0"/>
    <w:rsid w:val="001D33A9"/>
    <w:rsid w:val="001D36A5"/>
    <w:rsid w:val="001D4645"/>
    <w:rsid w:val="001D5C32"/>
    <w:rsid w:val="001D6CF8"/>
    <w:rsid w:val="001E1DF6"/>
    <w:rsid w:val="001E3BD5"/>
    <w:rsid w:val="001E4C00"/>
    <w:rsid w:val="001E55D2"/>
    <w:rsid w:val="001E5C75"/>
    <w:rsid w:val="001E7C05"/>
    <w:rsid w:val="001F0968"/>
    <w:rsid w:val="001F2EAC"/>
    <w:rsid w:val="001F370A"/>
    <w:rsid w:val="001F3FDA"/>
    <w:rsid w:val="001F514D"/>
    <w:rsid w:val="001F61B9"/>
    <w:rsid w:val="001F76D7"/>
    <w:rsid w:val="001F7A3E"/>
    <w:rsid w:val="00200026"/>
    <w:rsid w:val="002025B0"/>
    <w:rsid w:val="00202E1C"/>
    <w:rsid w:val="0020547B"/>
    <w:rsid w:val="00210C02"/>
    <w:rsid w:val="0021370C"/>
    <w:rsid w:val="002137C2"/>
    <w:rsid w:val="002152C1"/>
    <w:rsid w:val="00217D7E"/>
    <w:rsid w:val="00221102"/>
    <w:rsid w:val="002211C4"/>
    <w:rsid w:val="00221A25"/>
    <w:rsid w:val="00221F68"/>
    <w:rsid w:val="002220E6"/>
    <w:rsid w:val="002225B1"/>
    <w:rsid w:val="002248E2"/>
    <w:rsid w:val="00227841"/>
    <w:rsid w:val="00227CCE"/>
    <w:rsid w:val="00230409"/>
    <w:rsid w:val="002311C5"/>
    <w:rsid w:val="002337F0"/>
    <w:rsid w:val="002357E0"/>
    <w:rsid w:val="00236B03"/>
    <w:rsid w:val="00241D6C"/>
    <w:rsid w:val="00244695"/>
    <w:rsid w:val="00246C68"/>
    <w:rsid w:val="00246EFF"/>
    <w:rsid w:val="00247680"/>
    <w:rsid w:val="00247E7C"/>
    <w:rsid w:val="00250795"/>
    <w:rsid w:val="00250A02"/>
    <w:rsid w:val="00250B46"/>
    <w:rsid w:val="00251EF9"/>
    <w:rsid w:val="0025227C"/>
    <w:rsid w:val="00253374"/>
    <w:rsid w:val="0025559E"/>
    <w:rsid w:val="00256ED4"/>
    <w:rsid w:val="00256F12"/>
    <w:rsid w:val="002608D8"/>
    <w:rsid w:val="00260B44"/>
    <w:rsid w:val="00260FC2"/>
    <w:rsid w:val="00261F46"/>
    <w:rsid w:val="002621B9"/>
    <w:rsid w:val="00263E15"/>
    <w:rsid w:val="00263E17"/>
    <w:rsid w:val="00265EF0"/>
    <w:rsid w:val="00266710"/>
    <w:rsid w:val="002671DB"/>
    <w:rsid w:val="00270001"/>
    <w:rsid w:val="00271678"/>
    <w:rsid w:val="0027274B"/>
    <w:rsid w:val="00280141"/>
    <w:rsid w:val="00280421"/>
    <w:rsid w:val="0028097C"/>
    <w:rsid w:val="002813AD"/>
    <w:rsid w:val="00282EE2"/>
    <w:rsid w:val="00283712"/>
    <w:rsid w:val="00283771"/>
    <w:rsid w:val="002838E2"/>
    <w:rsid w:val="00283C5B"/>
    <w:rsid w:val="00286ED7"/>
    <w:rsid w:val="00286FE4"/>
    <w:rsid w:val="0028774C"/>
    <w:rsid w:val="00293297"/>
    <w:rsid w:val="002950D7"/>
    <w:rsid w:val="002957D0"/>
    <w:rsid w:val="00295939"/>
    <w:rsid w:val="002960D2"/>
    <w:rsid w:val="002962F9"/>
    <w:rsid w:val="00296628"/>
    <w:rsid w:val="00297064"/>
    <w:rsid w:val="00297BE3"/>
    <w:rsid w:val="002A2818"/>
    <w:rsid w:val="002A3472"/>
    <w:rsid w:val="002A34D5"/>
    <w:rsid w:val="002A4973"/>
    <w:rsid w:val="002A6D75"/>
    <w:rsid w:val="002A6E8F"/>
    <w:rsid w:val="002A75F1"/>
    <w:rsid w:val="002A7B7A"/>
    <w:rsid w:val="002B2144"/>
    <w:rsid w:val="002B2990"/>
    <w:rsid w:val="002B31CD"/>
    <w:rsid w:val="002B3B86"/>
    <w:rsid w:val="002B4FA6"/>
    <w:rsid w:val="002B618C"/>
    <w:rsid w:val="002B65BB"/>
    <w:rsid w:val="002B6F65"/>
    <w:rsid w:val="002C0C7B"/>
    <w:rsid w:val="002C21ED"/>
    <w:rsid w:val="002C2ED6"/>
    <w:rsid w:val="002C42A7"/>
    <w:rsid w:val="002C4471"/>
    <w:rsid w:val="002C5C09"/>
    <w:rsid w:val="002D04C5"/>
    <w:rsid w:val="002D0B77"/>
    <w:rsid w:val="002D0E93"/>
    <w:rsid w:val="002D18F9"/>
    <w:rsid w:val="002D1936"/>
    <w:rsid w:val="002D5167"/>
    <w:rsid w:val="002D5498"/>
    <w:rsid w:val="002D7CF3"/>
    <w:rsid w:val="002E2592"/>
    <w:rsid w:val="002E280E"/>
    <w:rsid w:val="002E394F"/>
    <w:rsid w:val="002E44A9"/>
    <w:rsid w:val="002E5423"/>
    <w:rsid w:val="002E6FA8"/>
    <w:rsid w:val="002F0B36"/>
    <w:rsid w:val="002F3237"/>
    <w:rsid w:val="002F40D6"/>
    <w:rsid w:val="002F4374"/>
    <w:rsid w:val="002F51EA"/>
    <w:rsid w:val="002F5618"/>
    <w:rsid w:val="002F5768"/>
    <w:rsid w:val="002F57FF"/>
    <w:rsid w:val="002F65E4"/>
    <w:rsid w:val="002F6C9E"/>
    <w:rsid w:val="002F79B7"/>
    <w:rsid w:val="00300771"/>
    <w:rsid w:val="00300BFF"/>
    <w:rsid w:val="003010CA"/>
    <w:rsid w:val="00301527"/>
    <w:rsid w:val="00302174"/>
    <w:rsid w:val="00302899"/>
    <w:rsid w:val="00302D9F"/>
    <w:rsid w:val="00302FE4"/>
    <w:rsid w:val="003031AB"/>
    <w:rsid w:val="003035DA"/>
    <w:rsid w:val="00306250"/>
    <w:rsid w:val="00307005"/>
    <w:rsid w:val="00307119"/>
    <w:rsid w:val="00310D72"/>
    <w:rsid w:val="00311A69"/>
    <w:rsid w:val="00315EA3"/>
    <w:rsid w:val="0031620E"/>
    <w:rsid w:val="00316279"/>
    <w:rsid w:val="00320689"/>
    <w:rsid w:val="00320B21"/>
    <w:rsid w:val="003232B5"/>
    <w:rsid w:val="00326432"/>
    <w:rsid w:val="00327F38"/>
    <w:rsid w:val="00331C6C"/>
    <w:rsid w:val="00331DCB"/>
    <w:rsid w:val="003323DD"/>
    <w:rsid w:val="003337DE"/>
    <w:rsid w:val="00340396"/>
    <w:rsid w:val="00341866"/>
    <w:rsid w:val="00341982"/>
    <w:rsid w:val="00343998"/>
    <w:rsid w:val="003444DB"/>
    <w:rsid w:val="003460E4"/>
    <w:rsid w:val="00350DE4"/>
    <w:rsid w:val="0035112B"/>
    <w:rsid w:val="003519AD"/>
    <w:rsid w:val="003535D1"/>
    <w:rsid w:val="00353F4F"/>
    <w:rsid w:val="00354979"/>
    <w:rsid w:val="00355564"/>
    <w:rsid w:val="00356F92"/>
    <w:rsid w:val="00357C31"/>
    <w:rsid w:val="00357CC0"/>
    <w:rsid w:val="0036007D"/>
    <w:rsid w:val="0036027B"/>
    <w:rsid w:val="00361947"/>
    <w:rsid w:val="00361D85"/>
    <w:rsid w:val="003653DC"/>
    <w:rsid w:val="00365BCC"/>
    <w:rsid w:val="00366625"/>
    <w:rsid w:val="00371416"/>
    <w:rsid w:val="003739F7"/>
    <w:rsid w:val="003745AE"/>
    <w:rsid w:val="00375205"/>
    <w:rsid w:val="00375B23"/>
    <w:rsid w:val="00375F92"/>
    <w:rsid w:val="00376381"/>
    <w:rsid w:val="00376987"/>
    <w:rsid w:val="00376D13"/>
    <w:rsid w:val="00377649"/>
    <w:rsid w:val="0038036D"/>
    <w:rsid w:val="00381106"/>
    <w:rsid w:val="00382888"/>
    <w:rsid w:val="00382FF2"/>
    <w:rsid w:val="0038389B"/>
    <w:rsid w:val="00385B99"/>
    <w:rsid w:val="0038646C"/>
    <w:rsid w:val="00390286"/>
    <w:rsid w:val="0039182B"/>
    <w:rsid w:val="00392D7D"/>
    <w:rsid w:val="00393070"/>
    <w:rsid w:val="0039403C"/>
    <w:rsid w:val="00395C6A"/>
    <w:rsid w:val="003A0992"/>
    <w:rsid w:val="003A0D66"/>
    <w:rsid w:val="003A260E"/>
    <w:rsid w:val="003A3884"/>
    <w:rsid w:val="003A3D89"/>
    <w:rsid w:val="003A419B"/>
    <w:rsid w:val="003A44F3"/>
    <w:rsid w:val="003A4983"/>
    <w:rsid w:val="003A5484"/>
    <w:rsid w:val="003A67F8"/>
    <w:rsid w:val="003A69F8"/>
    <w:rsid w:val="003A69FC"/>
    <w:rsid w:val="003B13BA"/>
    <w:rsid w:val="003B2ABD"/>
    <w:rsid w:val="003B3A19"/>
    <w:rsid w:val="003B5B88"/>
    <w:rsid w:val="003B7048"/>
    <w:rsid w:val="003B70D3"/>
    <w:rsid w:val="003B7239"/>
    <w:rsid w:val="003C0D42"/>
    <w:rsid w:val="003C1AF3"/>
    <w:rsid w:val="003C1B88"/>
    <w:rsid w:val="003C2442"/>
    <w:rsid w:val="003C4886"/>
    <w:rsid w:val="003C4B22"/>
    <w:rsid w:val="003C5916"/>
    <w:rsid w:val="003C5B94"/>
    <w:rsid w:val="003C7142"/>
    <w:rsid w:val="003C7B15"/>
    <w:rsid w:val="003D0036"/>
    <w:rsid w:val="003D0DEB"/>
    <w:rsid w:val="003D3660"/>
    <w:rsid w:val="003D453C"/>
    <w:rsid w:val="003E1C3A"/>
    <w:rsid w:val="003E2820"/>
    <w:rsid w:val="003E3019"/>
    <w:rsid w:val="003E35D8"/>
    <w:rsid w:val="003E39D8"/>
    <w:rsid w:val="003E5433"/>
    <w:rsid w:val="003E5B3A"/>
    <w:rsid w:val="003E5B69"/>
    <w:rsid w:val="003E6546"/>
    <w:rsid w:val="003E6835"/>
    <w:rsid w:val="003E7749"/>
    <w:rsid w:val="003F0570"/>
    <w:rsid w:val="003F0D9D"/>
    <w:rsid w:val="003F31E8"/>
    <w:rsid w:val="003F3590"/>
    <w:rsid w:val="003F3F0D"/>
    <w:rsid w:val="003F44BD"/>
    <w:rsid w:val="003F4995"/>
    <w:rsid w:val="003F7727"/>
    <w:rsid w:val="00400C13"/>
    <w:rsid w:val="00400DAE"/>
    <w:rsid w:val="00401326"/>
    <w:rsid w:val="00401468"/>
    <w:rsid w:val="0040149C"/>
    <w:rsid w:val="004027E2"/>
    <w:rsid w:val="00403D9D"/>
    <w:rsid w:val="0040596E"/>
    <w:rsid w:val="004065E1"/>
    <w:rsid w:val="004106DF"/>
    <w:rsid w:val="00410B72"/>
    <w:rsid w:val="00411371"/>
    <w:rsid w:val="00411829"/>
    <w:rsid w:val="00411A7A"/>
    <w:rsid w:val="0041227C"/>
    <w:rsid w:val="00412A5E"/>
    <w:rsid w:val="0041305E"/>
    <w:rsid w:val="00413259"/>
    <w:rsid w:val="0041381D"/>
    <w:rsid w:val="00413BA7"/>
    <w:rsid w:val="0041431F"/>
    <w:rsid w:val="004148F9"/>
    <w:rsid w:val="004153B9"/>
    <w:rsid w:val="00421035"/>
    <w:rsid w:val="0042106C"/>
    <w:rsid w:val="0042216F"/>
    <w:rsid w:val="004224D8"/>
    <w:rsid w:val="0042345E"/>
    <w:rsid w:val="004250D5"/>
    <w:rsid w:val="0042653B"/>
    <w:rsid w:val="004271BF"/>
    <w:rsid w:val="00427693"/>
    <w:rsid w:val="004304D6"/>
    <w:rsid w:val="00430BCC"/>
    <w:rsid w:val="00431009"/>
    <w:rsid w:val="00432059"/>
    <w:rsid w:val="00436188"/>
    <w:rsid w:val="0043710A"/>
    <w:rsid w:val="00443F29"/>
    <w:rsid w:val="004445DB"/>
    <w:rsid w:val="00444C33"/>
    <w:rsid w:val="0044510F"/>
    <w:rsid w:val="00446328"/>
    <w:rsid w:val="004511F2"/>
    <w:rsid w:val="0045194A"/>
    <w:rsid w:val="004548E8"/>
    <w:rsid w:val="0045496B"/>
    <w:rsid w:val="00454C33"/>
    <w:rsid w:val="00454D4A"/>
    <w:rsid w:val="00457578"/>
    <w:rsid w:val="0046004A"/>
    <w:rsid w:val="00460A2A"/>
    <w:rsid w:val="00460E63"/>
    <w:rsid w:val="00461E6B"/>
    <w:rsid w:val="00462B55"/>
    <w:rsid w:val="00464113"/>
    <w:rsid w:val="0046716A"/>
    <w:rsid w:val="00467D3E"/>
    <w:rsid w:val="00470012"/>
    <w:rsid w:val="00470772"/>
    <w:rsid w:val="004733A1"/>
    <w:rsid w:val="00473D9F"/>
    <w:rsid w:val="00473FE5"/>
    <w:rsid w:val="004759EE"/>
    <w:rsid w:val="00477A0A"/>
    <w:rsid w:val="004802C2"/>
    <w:rsid w:val="00481EAE"/>
    <w:rsid w:val="00483616"/>
    <w:rsid w:val="004866B0"/>
    <w:rsid w:val="0048770F"/>
    <w:rsid w:val="00487C1E"/>
    <w:rsid w:val="004917C2"/>
    <w:rsid w:val="00491A11"/>
    <w:rsid w:val="0049593F"/>
    <w:rsid w:val="00497E6D"/>
    <w:rsid w:val="004A01DE"/>
    <w:rsid w:val="004A1E67"/>
    <w:rsid w:val="004A232B"/>
    <w:rsid w:val="004A388C"/>
    <w:rsid w:val="004A38B2"/>
    <w:rsid w:val="004B2926"/>
    <w:rsid w:val="004B4D2B"/>
    <w:rsid w:val="004B61EA"/>
    <w:rsid w:val="004B759F"/>
    <w:rsid w:val="004C3A87"/>
    <w:rsid w:val="004C5764"/>
    <w:rsid w:val="004C59FC"/>
    <w:rsid w:val="004D0260"/>
    <w:rsid w:val="004D202F"/>
    <w:rsid w:val="004D3859"/>
    <w:rsid w:val="004D3B23"/>
    <w:rsid w:val="004D5B8E"/>
    <w:rsid w:val="004D5C8F"/>
    <w:rsid w:val="004D79FF"/>
    <w:rsid w:val="004D7DE2"/>
    <w:rsid w:val="004E0823"/>
    <w:rsid w:val="004E1B17"/>
    <w:rsid w:val="004E26BF"/>
    <w:rsid w:val="004E2822"/>
    <w:rsid w:val="004E4825"/>
    <w:rsid w:val="004E5DF5"/>
    <w:rsid w:val="004E6B56"/>
    <w:rsid w:val="004E6F54"/>
    <w:rsid w:val="004E7B28"/>
    <w:rsid w:val="004F0E2D"/>
    <w:rsid w:val="004F33F9"/>
    <w:rsid w:val="004F6164"/>
    <w:rsid w:val="004F678A"/>
    <w:rsid w:val="004F6D67"/>
    <w:rsid w:val="004F7306"/>
    <w:rsid w:val="00500458"/>
    <w:rsid w:val="005010A8"/>
    <w:rsid w:val="005040AE"/>
    <w:rsid w:val="00504CC7"/>
    <w:rsid w:val="00505094"/>
    <w:rsid w:val="005054B2"/>
    <w:rsid w:val="00510B7D"/>
    <w:rsid w:val="00511202"/>
    <w:rsid w:val="00511D3C"/>
    <w:rsid w:val="00513959"/>
    <w:rsid w:val="005141D2"/>
    <w:rsid w:val="0051495D"/>
    <w:rsid w:val="00515621"/>
    <w:rsid w:val="005170CB"/>
    <w:rsid w:val="005227F1"/>
    <w:rsid w:val="00522BBD"/>
    <w:rsid w:val="0052348D"/>
    <w:rsid w:val="00523B74"/>
    <w:rsid w:val="00525B47"/>
    <w:rsid w:val="00525D0D"/>
    <w:rsid w:val="00527D70"/>
    <w:rsid w:val="005316B5"/>
    <w:rsid w:val="005316F7"/>
    <w:rsid w:val="005339A4"/>
    <w:rsid w:val="00533F58"/>
    <w:rsid w:val="00535345"/>
    <w:rsid w:val="00535583"/>
    <w:rsid w:val="00535CCA"/>
    <w:rsid w:val="00537DE7"/>
    <w:rsid w:val="00541B9C"/>
    <w:rsid w:val="00541BB2"/>
    <w:rsid w:val="00541D5B"/>
    <w:rsid w:val="0054200E"/>
    <w:rsid w:val="00542683"/>
    <w:rsid w:val="005435FB"/>
    <w:rsid w:val="005451AF"/>
    <w:rsid w:val="005458A0"/>
    <w:rsid w:val="00546349"/>
    <w:rsid w:val="00547D10"/>
    <w:rsid w:val="00550F71"/>
    <w:rsid w:val="00551369"/>
    <w:rsid w:val="0055195D"/>
    <w:rsid w:val="005534DD"/>
    <w:rsid w:val="005547F9"/>
    <w:rsid w:val="00554BFF"/>
    <w:rsid w:val="005559E7"/>
    <w:rsid w:val="005601FC"/>
    <w:rsid w:val="00560A24"/>
    <w:rsid w:val="005622A8"/>
    <w:rsid w:val="0056365B"/>
    <w:rsid w:val="00565C7D"/>
    <w:rsid w:val="00575297"/>
    <w:rsid w:val="00575E73"/>
    <w:rsid w:val="00577E29"/>
    <w:rsid w:val="0058045E"/>
    <w:rsid w:val="0058087C"/>
    <w:rsid w:val="00580C8D"/>
    <w:rsid w:val="005811B6"/>
    <w:rsid w:val="00581D92"/>
    <w:rsid w:val="00582D94"/>
    <w:rsid w:val="005862F1"/>
    <w:rsid w:val="00586E26"/>
    <w:rsid w:val="00586FD8"/>
    <w:rsid w:val="00587908"/>
    <w:rsid w:val="005903CC"/>
    <w:rsid w:val="005905D7"/>
    <w:rsid w:val="00590E56"/>
    <w:rsid w:val="00591C44"/>
    <w:rsid w:val="00592BD0"/>
    <w:rsid w:val="0059377E"/>
    <w:rsid w:val="00593C84"/>
    <w:rsid w:val="00595149"/>
    <w:rsid w:val="00595FD3"/>
    <w:rsid w:val="00596526"/>
    <w:rsid w:val="005972F6"/>
    <w:rsid w:val="005A1267"/>
    <w:rsid w:val="005A23E9"/>
    <w:rsid w:val="005A275C"/>
    <w:rsid w:val="005A2A9F"/>
    <w:rsid w:val="005A4A24"/>
    <w:rsid w:val="005A4CB7"/>
    <w:rsid w:val="005A70B5"/>
    <w:rsid w:val="005A7280"/>
    <w:rsid w:val="005B0486"/>
    <w:rsid w:val="005B1EC6"/>
    <w:rsid w:val="005B2433"/>
    <w:rsid w:val="005B4822"/>
    <w:rsid w:val="005B6CA1"/>
    <w:rsid w:val="005B711B"/>
    <w:rsid w:val="005B7A06"/>
    <w:rsid w:val="005C1793"/>
    <w:rsid w:val="005C242D"/>
    <w:rsid w:val="005C2F9E"/>
    <w:rsid w:val="005C3278"/>
    <w:rsid w:val="005C365B"/>
    <w:rsid w:val="005C5745"/>
    <w:rsid w:val="005C601A"/>
    <w:rsid w:val="005C6157"/>
    <w:rsid w:val="005C671A"/>
    <w:rsid w:val="005C674E"/>
    <w:rsid w:val="005C6ACF"/>
    <w:rsid w:val="005C7731"/>
    <w:rsid w:val="005C7A1E"/>
    <w:rsid w:val="005C7EC1"/>
    <w:rsid w:val="005D1AFF"/>
    <w:rsid w:val="005D21AB"/>
    <w:rsid w:val="005D22F2"/>
    <w:rsid w:val="005D2932"/>
    <w:rsid w:val="005D4C44"/>
    <w:rsid w:val="005D554F"/>
    <w:rsid w:val="005D6796"/>
    <w:rsid w:val="005E1987"/>
    <w:rsid w:val="005E1A44"/>
    <w:rsid w:val="005E3EED"/>
    <w:rsid w:val="005E4259"/>
    <w:rsid w:val="005E4478"/>
    <w:rsid w:val="005E5427"/>
    <w:rsid w:val="005E5857"/>
    <w:rsid w:val="005E6880"/>
    <w:rsid w:val="005F167B"/>
    <w:rsid w:val="005F289D"/>
    <w:rsid w:val="005F5B62"/>
    <w:rsid w:val="005F5CFA"/>
    <w:rsid w:val="005F5F79"/>
    <w:rsid w:val="006025D8"/>
    <w:rsid w:val="006031CE"/>
    <w:rsid w:val="006033C2"/>
    <w:rsid w:val="0060778A"/>
    <w:rsid w:val="00607E1E"/>
    <w:rsid w:val="00610E8A"/>
    <w:rsid w:val="0061224D"/>
    <w:rsid w:val="0061338C"/>
    <w:rsid w:val="00614705"/>
    <w:rsid w:val="006173D0"/>
    <w:rsid w:val="00620FE5"/>
    <w:rsid w:val="00621469"/>
    <w:rsid w:val="00623296"/>
    <w:rsid w:val="0062423C"/>
    <w:rsid w:val="00624E14"/>
    <w:rsid w:val="00625858"/>
    <w:rsid w:val="006265C1"/>
    <w:rsid w:val="00626842"/>
    <w:rsid w:val="00626AE9"/>
    <w:rsid w:val="00631375"/>
    <w:rsid w:val="00634452"/>
    <w:rsid w:val="00634A41"/>
    <w:rsid w:val="00635810"/>
    <w:rsid w:val="006364D9"/>
    <w:rsid w:val="00640A12"/>
    <w:rsid w:val="00640BEC"/>
    <w:rsid w:val="00641DAB"/>
    <w:rsid w:val="00642B2F"/>
    <w:rsid w:val="00643034"/>
    <w:rsid w:val="00643EAA"/>
    <w:rsid w:val="00645609"/>
    <w:rsid w:val="00645F7F"/>
    <w:rsid w:val="00646594"/>
    <w:rsid w:val="00646B5B"/>
    <w:rsid w:val="00646BEF"/>
    <w:rsid w:val="00647764"/>
    <w:rsid w:val="006477BD"/>
    <w:rsid w:val="00650313"/>
    <w:rsid w:val="00650A3C"/>
    <w:rsid w:val="00650CE0"/>
    <w:rsid w:val="00652C6C"/>
    <w:rsid w:val="00653453"/>
    <w:rsid w:val="00655FD2"/>
    <w:rsid w:val="00657A4E"/>
    <w:rsid w:val="00661494"/>
    <w:rsid w:val="00662B57"/>
    <w:rsid w:val="00662C5F"/>
    <w:rsid w:val="006632AC"/>
    <w:rsid w:val="0066366E"/>
    <w:rsid w:val="0066520B"/>
    <w:rsid w:val="0066621E"/>
    <w:rsid w:val="00666832"/>
    <w:rsid w:val="00666986"/>
    <w:rsid w:val="006669D8"/>
    <w:rsid w:val="0066710A"/>
    <w:rsid w:val="00672058"/>
    <w:rsid w:val="0067658D"/>
    <w:rsid w:val="00677B52"/>
    <w:rsid w:val="006809A8"/>
    <w:rsid w:val="00680BB5"/>
    <w:rsid w:val="0068221C"/>
    <w:rsid w:val="00682AFD"/>
    <w:rsid w:val="0068434C"/>
    <w:rsid w:val="00684BCC"/>
    <w:rsid w:val="006872ED"/>
    <w:rsid w:val="00690FF7"/>
    <w:rsid w:val="00692107"/>
    <w:rsid w:val="006924C5"/>
    <w:rsid w:val="00692CDD"/>
    <w:rsid w:val="00694744"/>
    <w:rsid w:val="00695376"/>
    <w:rsid w:val="00697439"/>
    <w:rsid w:val="00697ED9"/>
    <w:rsid w:val="006A0064"/>
    <w:rsid w:val="006A0128"/>
    <w:rsid w:val="006A034B"/>
    <w:rsid w:val="006A1F3F"/>
    <w:rsid w:val="006A25C6"/>
    <w:rsid w:val="006A43E9"/>
    <w:rsid w:val="006A68DF"/>
    <w:rsid w:val="006A69F0"/>
    <w:rsid w:val="006A6DC7"/>
    <w:rsid w:val="006A7870"/>
    <w:rsid w:val="006B01C5"/>
    <w:rsid w:val="006B0D3D"/>
    <w:rsid w:val="006B4FC6"/>
    <w:rsid w:val="006B74BA"/>
    <w:rsid w:val="006C0C36"/>
    <w:rsid w:val="006C1935"/>
    <w:rsid w:val="006C2676"/>
    <w:rsid w:val="006C3124"/>
    <w:rsid w:val="006C358D"/>
    <w:rsid w:val="006C5318"/>
    <w:rsid w:val="006C7777"/>
    <w:rsid w:val="006D03F4"/>
    <w:rsid w:val="006D0BC9"/>
    <w:rsid w:val="006D2ED0"/>
    <w:rsid w:val="006D3CB2"/>
    <w:rsid w:val="006D41E6"/>
    <w:rsid w:val="006D4A32"/>
    <w:rsid w:val="006D721A"/>
    <w:rsid w:val="006D74A7"/>
    <w:rsid w:val="006D7596"/>
    <w:rsid w:val="006D7A47"/>
    <w:rsid w:val="006D7E87"/>
    <w:rsid w:val="006E19B1"/>
    <w:rsid w:val="006E2680"/>
    <w:rsid w:val="006E51DC"/>
    <w:rsid w:val="006E6734"/>
    <w:rsid w:val="006E6754"/>
    <w:rsid w:val="006F0346"/>
    <w:rsid w:val="006F1AEA"/>
    <w:rsid w:val="006F1E1D"/>
    <w:rsid w:val="006F2CF3"/>
    <w:rsid w:val="006F37C2"/>
    <w:rsid w:val="006F3C95"/>
    <w:rsid w:val="006F474B"/>
    <w:rsid w:val="006F689B"/>
    <w:rsid w:val="007006C2"/>
    <w:rsid w:val="00700EEF"/>
    <w:rsid w:val="00703F7F"/>
    <w:rsid w:val="00707683"/>
    <w:rsid w:val="00707F95"/>
    <w:rsid w:val="007103E4"/>
    <w:rsid w:val="0071191B"/>
    <w:rsid w:val="00711D3E"/>
    <w:rsid w:val="0071378B"/>
    <w:rsid w:val="007141A1"/>
    <w:rsid w:val="00715408"/>
    <w:rsid w:val="007169B7"/>
    <w:rsid w:val="007169D8"/>
    <w:rsid w:val="00723498"/>
    <w:rsid w:val="00723B39"/>
    <w:rsid w:val="007243C6"/>
    <w:rsid w:val="0072461D"/>
    <w:rsid w:val="00724942"/>
    <w:rsid w:val="00727B79"/>
    <w:rsid w:val="0073180A"/>
    <w:rsid w:val="007322A9"/>
    <w:rsid w:val="00732B39"/>
    <w:rsid w:val="007337B6"/>
    <w:rsid w:val="00733AD7"/>
    <w:rsid w:val="00734CA7"/>
    <w:rsid w:val="00736D6B"/>
    <w:rsid w:val="007419E3"/>
    <w:rsid w:val="00741A9D"/>
    <w:rsid w:val="00742EA0"/>
    <w:rsid w:val="007431AA"/>
    <w:rsid w:val="0074403C"/>
    <w:rsid w:val="00744FD8"/>
    <w:rsid w:val="007453A7"/>
    <w:rsid w:val="0074638D"/>
    <w:rsid w:val="00750040"/>
    <w:rsid w:val="00752E41"/>
    <w:rsid w:val="00752F21"/>
    <w:rsid w:val="007534ED"/>
    <w:rsid w:val="00753EB9"/>
    <w:rsid w:val="00754540"/>
    <w:rsid w:val="00754D73"/>
    <w:rsid w:val="00754E0C"/>
    <w:rsid w:val="00756F73"/>
    <w:rsid w:val="00757844"/>
    <w:rsid w:val="00761E9F"/>
    <w:rsid w:val="00762D1B"/>
    <w:rsid w:val="00763891"/>
    <w:rsid w:val="00763962"/>
    <w:rsid w:val="00763A82"/>
    <w:rsid w:val="00763F63"/>
    <w:rsid w:val="0076414E"/>
    <w:rsid w:val="007644F3"/>
    <w:rsid w:val="0076452D"/>
    <w:rsid w:val="0076539D"/>
    <w:rsid w:val="00765E5A"/>
    <w:rsid w:val="00765EF0"/>
    <w:rsid w:val="00770EEC"/>
    <w:rsid w:val="00771046"/>
    <w:rsid w:val="007723B0"/>
    <w:rsid w:val="00772B4B"/>
    <w:rsid w:val="00773A73"/>
    <w:rsid w:val="00774C96"/>
    <w:rsid w:val="007778B0"/>
    <w:rsid w:val="00780A17"/>
    <w:rsid w:val="0078169A"/>
    <w:rsid w:val="007828F3"/>
    <w:rsid w:val="00782FC7"/>
    <w:rsid w:val="00783245"/>
    <w:rsid w:val="0078476B"/>
    <w:rsid w:val="007867F9"/>
    <w:rsid w:val="00786F5E"/>
    <w:rsid w:val="0079198E"/>
    <w:rsid w:val="0079555D"/>
    <w:rsid w:val="00795D15"/>
    <w:rsid w:val="00795F46"/>
    <w:rsid w:val="00796939"/>
    <w:rsid w:val="00796FE0"/>
    <w:rsid w:val="00797ED3"/>
    <w:rsid w:val="007A0919"/>
    <w:rsid w:val="007A1408"/>
    <w:rsid w:val="007A141C"/>
    <w:rsid w:val="007A3A18"/>
    <w:rsid w:val="007A4105"/>
    <w:rsid w:val="007A4284"/>
    <w:rsid w:val="007A7FC9"/>
    <w:rsid w:val="007B063D"/>
    <w:rsid w:val="007B0B88"/>
    <w:rsid w:val="007B0E23"/>
    <w:rsid w:val="007B15C4"/>
    <w:rsid w:val="007B30ED"/>
    <w:rsid w:val="007B5331"/>
    <w:rsid w:val="007B5734"/>
    <w:rsid w:val="007B620A"/>
    <w:rsid w:val="007B6B88"/>
    <w:rsid w:val="007B6EB5"/>
    <w:rsid w:val="007B709C"/>
    <w:rsid w:val="007B754B"/>
    <w:rsid w:val="007B7CF6"/>
    <w:rsid w:val="007C0BCF"/>
    <w:rsid w:val="007C393E"/>
    <w:rsid w:val="007C409D"/>
    <w:rsid w:val="007C4F44"/>
    <w:rsid w:val="007C6AC8"/>
    <w:rsid w:val="007D04FA"/>
    <w:rsid w:val="007D0720"/>
    <w:rsid w:val="007D0A01"/>
    <w:rsid w:val="007D0DFF"/>
    <w:rsid w:val="007D4242"/>
    <w:rsid w:val="007D4DE5"/>
    <w:rsid w:val="007D4FD2"/>
    <w:rsid w:val="007D5769"/>
    <w:rsid w:val="007D598C"/>
    <w:rsid w:val="007E28F3"/>
    <w:rsid w:val="007E2E74"/>
    <w:rsid w:val="007E39C2"/>
    <w:rsid w:val="007E4BE7"/>
    <w:rsid w:val="007E4E20"/>
    <w:rsid w:val="007E7571"/>
    <w:rsid w:val="007F0717"/>
    <w:rsid w:val="007F18E6"/>
    <w:rsid w:val="007F2082"/>
    <w:rsid w:val="007F22A3"/>
    <w:rsid w:val="007F2459"/>
    <w:rsid w:val="007F4F01"/>
    <w:rsid w:val="007F5744"/>
    <w:rsid w:val="007F7D01"/>
    <w:rsid w:val="007F7D63"/>
    <w:rsid w:val="00800BAF"/>
    <w:rsid w:val="00800CAF"/>
    <w:rsid w:val="008021ED"/>
    <w:rsid w:val="008031A2"/>
    <w:rsid w:val="0080399C"/>
    <w:rsid w:val="00804A13"/>
    <w:rsid w:val="008053DE"/>
    <w:rsid w:val="00806269"/>
    <w:rsid w:val="0081391A"/>
    <w:rsid w:val="00815517"/>
    <w:rsid w:val="008159FC"/>
    <w:rsid w:val="00816D17"/>
    <w:rsid w:val="008205A8"/>
    <w:rsid w:val="00822E15"/>
    <w:rsid w:val="00826D3C"/>
    <w:rsid w:val="00827B07"/>
    <w:rsid w:val="00830545"/>
    <w:rsid w:val="008333B5"/>
    <w:rsid w:val="008333BD"/>
    <w:rsid w:val="0083430B"/>
    <w:rsid w:val="0083702A"/>
    <w:rsid w:val="0083717E"/>
    <w:rsid w:val="00841F23"/>
    <w:rsid w:val="00842308"/>
    <w:rsid w:val="00843426"/>
    <w:rsid w:val="00845A7E"/>
    <w:rsid w:val="00845DE8"/>
    <w:rsid w:val="00850E3B"/>
    <w:rsid w:val="00851752"/>
    <w:rsid w:val="0085297E"/>
    <w:rsid w:val="00855479"/>
    <w:rsid w:val="00856190"/>
    <w:rsid w:val="00856F00"/>
    <w:rsid w:val="008578E3"/>
    <w:rsid w:val="00860A06"/>
    <w:rsid w:val="0086148A"/>
    <w:rsid w:val="00861CC1"/>
    <w:rsid w:val="00862C2C"/>
    <w:rsid w:val="00863772"/>
    <w:rsid w:val="00865131"/>
    <w:rsid w:val="00865F7B"/>
    <w:rsid w:val="00866180"/>
    <w:rsid w:val="0086664D"/>
    <w:rsid w:val="008678B2"/>
    <w:rsid w:val="008701A1"/>
    <w:rsid w:val="008715C2"/>
    <w:rsid w:val="008717AE"/>
    <w:rsid w:val="00871C6B"/>
    <w:rsid w:val="008726E8"/>
    <w:rsid w:val="008728C7"/>
    <w:rsid w:val="00875A9A"/>
    <w:rsid w:val="00877216"/>
    <w:rsid w:val="0087751E"/>
    <w:rsid w:val="008820EA"/>
    <w:rsid w:val="008823FE"/>
    <w:rsid w:val="008824B1"/>
    <w:rsid w:val="00883437"/>
    <w:rsid w:val="00883B6F"/>
    <w:rsid w:val="00884DC9"/>
    <w:rsid w:val="00885849"/>
    <w:rsid w:val="00885F32"/>
    <w:rsid w:val="0088687E"/>
    <w:rsid w:val="00886A13"/>
    <w:rsid w:val="00887536"/>
    <w:rsid w:val="008876D7"/>
    <w:rsid w:val="008911F5"/>
    <w:rsid w:val="00891793"/>
    <w:rsid w:val="008940BF"/>
    <w:rsid w:val="00895025"/>
    <w:rsid w:val="00895A7B"/>
    <w:rsid w:val="008A18D3"/>
    <w:rsid w:val="008A41E8"/>
    <w:rsid w:val="008A5403"/>
    <w:rsid w:val="008B0177"/>
    <w:rsid w:val="008B1830"/>
    <w:rsid w:val="008B26B5"/>
    <w:rsid w:val="008B3566"/>
    <w:rsid w:val="008B483D"/>
    <w:rsid w:val="008B6AF5"/>
    <w:rsid w:val="008B6B76"/>
    <w:rsid w:val="008B701C"/>
    <w:rsid w:val="008B7666"/>
    <w:rsid w:val="008C0BF5"/>
    <w:rsid w:val="008C1D0E"/>
    <w:rsid w:val="008C1FED"/>
    <w:rsid w:val="008C2304"/>
    <w:rsid w:val="008C2BB1"/>
    <w:rsid w:val="008C2BE8"/>
    <w:rsid w:val="008C4052"/>
    <w:rsid w:val="008C5BF0"/>
    <w:rsid w:val="008C7C9D"/>
    <w:rsid w:val="008C7E76"/>
    <w:rsid w:val="008C7FF8"/>
    <w:rsid w:val="008D40A0"/>
    <w:rsid w:val="008D4754"/>
    <w:rsid w:val="008D7030"/>
    <w:rsid w:val="008D752A"/>
    <w:rsid w:val="008E0237"/>
    <w:rsid w:val="008E0EED"/>
    <w:rsid w:val="008E10BC"/>
    <w:rsid w:val="008E23DC"/>
    <w:rsid w:val="008E25B7"/>
    <w:rsid w:val="008E287F"/>
    <w:rsid w:val="008E2CC4"/>
    <w:rsid w:val="008E326C"/>
    <w:rsid w:val="008E3701"/>
    <w:rsid w:val="008E3A9F"/>
    <w:rsid w:val="008E418F"/>
    <w:rsid w:val="008E6024"/>
    <w:rsid w:val="008E6E64"/>
    <w:rsid w:val="008E761F"/>
    <w:rsid w:val="008F0B83"/>
    <w:rsid w:val="008F1907"/>
    <w:rsid w:val="008F3419"/>
    <w:rsid w:val="008F565E"/>
    <w:rsid w:val="008F6094"/>
    <w:rsid w:val="008F6390"/>
    <w:rsid w:val="00900C06"/>
    <w:rsid w:val="009017BD"/>
    <w:rsid w:val="009017E3"/>
    <w:rsid w:val="009032A0"/>
    <w:rsid w:val="0090402F"/>
    <w:rsid w:val="0090521F"/>
    <w:rsid w:val="00905751"/>
    <w:rsid w:val="009065CA"/>
    <w:rsid w:val="00906B64"/>
    <w:rsid w:val="0090733E"/>
    <w:rsid w:val="00911B92"/>
    <w:rsid w:val="00911F80"/>
    <w:rsid w:val="0091283B"/>
    <w:rsid w:val="00912FB0"/>
    <w:rsid w:val="009133F6"/>
    <w:rsid w:val="00913C07"/>
    <w:rsid w:val="009174D9"/>
    <w:rsid w:val="00917D2D"/>
    <w:rsid w:val="00922103"/>
    <w:rsid w:val="009221BC"/>
    <w:rsid w:val="009221C8"/>
    <w:rsid w:val="009229B2"/>
    <w:rsid w:val="009229CE"/>
    <w:rsid w:val="0092300A"/>
    <w:rsid w:val="009248DC"/>
    <w:rsid w:val="00925AD6"/>
    <w:rsid w:val="00926C80"/>
    <w:rsid w:val="0092750B"/>
    <w:rsid w:val="00927D21"/>
    <w:rsid w:val="00930E67"/>
    <w:rsid w:val="0093392F"/>
    <w:rsid w:val="00933B5A"/>
    <w:rsid w:val="00934F1A"/>
    <w:rsid w:val="00935DED"/>
    <w:rsid w:val="00935E56"/>
    <w:rsid w:val="00936092"/>
    <w:rsid w:val="00936DC8"/>
    <w:rsid w:val="009401AB"/>
    <w:rsid w:val="00940CE5"/>
    <w:rsid w:val="0094261E"/>
    <w:rsid w:val="0094623C"/>
    <w:rsid w:val="009473CD"/>
    <w:rsid w:val="009503BD"/>
    <w:rsid w:val="009516B0"/>
    <w:rsid w:val="00953F22"/>
    <w:rsid w:val="0095485E"/>
    <w:rsid w:val="00955ACA"/>
    <w:rsid w:val="0095743F"/>
    <w:rsid w:val="009575D2"/>
    <w:rsid w:val="00957B8D"/>
    <w:rsid w:val="009605D4"/>
    <w:rsid w:val="009609A9"/>
    <w:rsid w:val="00961EA6"/>
    <w:rsid w:val="00963F83"/>
    <w:rsid w:val="0096549E"/>
    <w:rsid w:val="009654AB"/>
    <w:rsid w:val="009669CC"/>
    <w:rsid w:val="00970E17"/>
    <w:rsid w:val="009749FD"/>
    <w:rsid w:val="0097542C"/>
    <w:rsid w:val="00976F09"/>
    <w:rsid w:val="00981219"/>
    <w:rsid w:val="009813AB"/>
    <w:rsid w:val="00984BA3"/>
    <w:rsid w:val="00984C33"/>
    <w:rsid w:val="00984E7B"/>
    <w:rsid w:val="00985039"/>
    <w:rsid w:val="00986F09"/>
    <w:rsid w:val="0099001F"/>
    <w:rsid w:val="0099132B"/>
    <w:rsid w:val="009919B1"/>
    <w:rsid w:val="00991B33"/>
    <w:rsid w:val="0099273E"/>
    <w:rsid w:val="00993034"/>
    <w:rsid w:val="00993B69"/>
    <w:rsid w:val="009943D1"/>
    <w:rsid w:val="00994B26"/>
    <w:rsid w:val="00996F7F"/>
    <w:rsid w:val="00997671"/>
    <w:rsid w:val="00997E22"/>
    <w:rsid w:val="009A1682"/>
    <w:rsid w:val="009A1B31"/>
    <w:rsid w:val="009A2506"/>
    <w:rsid w:val="009A2676"/>
    <w:rsid w:val="009A2CF2"/>
    <w:rsid w:val="009A3826"/>
    <w:rsid w:val="009A3CB3"/>
    <w:rsid w:val="009A488C"/>
    <w:rsid w:val="009A5855"/>
    <w:rsid w:val="009A64EB"/>
    <w:rsid w:val="009A6E08"/>
    <w:rsid w:val="009B047F"/>
    <w:rsid w:val="009B13BD"/>
    <w:rsid w:val="009B1777"/>
    <w:rsid w:val="009B243A"/>
    <w:rsid w:val="009B4726"/>
    <w:rsid w:val="009B4E4D"/>
    <w:rsid w:val="009B5121"/>
    <w:rsid w:val="009B5228"/>
    <w:rsid w:val="009B6726"/>
    <w:rsid w:val="009B7952"/>
    <w:rsid w:val="009C0E6C"/>
    <w:rsid w:val="009C379A"/>
    <w:rsid w:val="009C3D9E"/>
    <w:rsid w:val="009C4DE2"/>
    <w:rsid w:val="009C5684"/>
    <w:rsid w:val="009D0DD7"/>
    <w:rsid w:val="009D13E0"/>
    <w:rsid w:val="009D2233"/>
    <w:rsid w:val="009D3DD8"/>
    <w:rsid w:val="009D3FD1"/>
    <w:rsid w:val="009D5821"/>
    <w:rsid w:val="009D76AE"/>
    <w:rsid w:val="009E021E"/>
    <w:rsid w:val="009E0D6C"/>
    <w:rsid w:val="009E1170"/>
    <w:rsid w:val="009E2278"/>
    <w:rsid w:val="009E26FA"/>
    <w:rsid w:val="009E30B3"/>
    <w:rsid w:val="009E342A"/>
    <w:rsid w:val="009E4022"/>
    <w:rsid w:val="009E7282"/>
    <w:rsid w:val="009F0157"/>
    <w:rsid w:val="009F0589"/>
    <w:rsid w:val="009F08F3"/>
    <w:rsid w:val="009F260C"/>
    <w:rsid w:val="009F2B7C"/>
    <w:rsid w:val="009F35B3"/>
    <w:rsid w:val="009F388D"/>
    <w:rsid w:val="009F3E0A"/>
    <w:rsid w:val="009F65C5"/>
    <w:rsid w:val="009F6E19"/>
    <w:rsid w:val="00A00054"/>
    <w:rsid w:val="00A00267"/>
    <w:rsid w:val="00A00639"/>
    <w:rsid w:val="00A00E1C"/>
    <w:rsid w:val="00A02EA0"/>
    <w:rsid w:val="00A04211"/>
    <w:rsid w:val="00A04B43"/>
    <w:rsid w:val="00A05302"/>
    <w:rsid w:val="00A069B8"/>
    <w:rsid w:val="00A14307"/>
    <w:rsid w:val="00A17C5C"/>
    <w:rsid w:val="00A22106"/>
    <w:rsid w:val="00A23418"/>
    <w:rsid w:val="00A23779"/>
    <w:rsid w:val="00A250D3"/>
    <w:rsid w:val="00A25AE4"/>
    <w:rsid w:val="00A25E0C"/>
    <w:rsid w:val="00A27002"/>
    <w:rsid w:val="00A2786A"/>
    <w:rsid w:val="00A27D4C"/>
    <w:rsid w:val="00A3421E"/>
    <w:rsid w:val="00A34314"/>
    <w:rsid w:val="00A34758"/>
    <w:rsid w:val="00A36309"/>
    <w:rsid w:val="00A41CF2"/>
    <w:rsid w:val="00A42CFD"/>
    <w:rsid w:val="00A44225"/>
    <w:rsid w:val="00A44E0D"/>
    <w:rsid w:val="00A45119"/>
    <w:rsid w:val="00A518AF"/>
    <w:rsid w:val="00A52147"/>
    <w:rsid w:val="00A5253E"/>
    <w:rsid w:val="00A526CC"/>
    <w:rsid w:val="00A53978"/>
    <w:rsid w:val="00A54975"/>
    <w:rsid w:val="00A567AF"/>
    <w:rsid w:val="00A57CE3"/>
    <w:rsid w:val="00A60F64"/>
    <w:rsid w:val="00A619C1"/>
    <w:rsid w:val="00A61DDC"/>
    <w:rsid w:val="00A62676"/>
    <w:rsid w:val="00A62CB7"/>
    <w:rsid w:val="00A62FE2"/>
    <w:rsid w:val="00A6341F"/>
    <w:rsid w:val="00A6423B"/>
    <w:rsid w:val="00A65B53"/>
    <w:rsid w:val="00A70115"/>
    <w:rsid w:val="00A70A06"/>
    <w:rsid w:val="00A70D38"/>
    <w:rsid w:val="00A71B66"/>
    <w:rsid w:val="00A72282"/>
    <w:rsid w:val="00A722C0"/>
    <w:rsid w:val="00A7264F"/>
    <w:rsid w:val="00A730A7"/>
    <w:rsid w:val="00A741B7"/>
    <w:rsid w:val="00A769A2"/>
    <w:rsid w:val="00A81941"/>
    <w:rsid w:val="00A8207D"/>
    <w:rsid w:val="00A830A4"/>
    <w:rsid w:val="00A83314"/>
    <w:rsid w:val="00A83E6D"/>
    <w:rsid w:val="00A84CCC"/>
    <w:rsid w:val="00A850C6"/>
    <w:rsid w:val="00A85300"/>
    <w:rsid w:val="00A90065"/>
    <w:rsid w:val="00A90FB2"/>
    <w:rsid w:val="00A923F4"/>
    <w:rsid w:val="00A9444F"/>
    <w:rsid w:val="00A95975"/>
    <w:rsid w:val="00A95EFC"/>
    <w:rsid w:val="00A9692D"/>
    <w:rsid w:val="00A976B1"/>
    <w:rsid w:val="00A9797E"/>
    <w:rsid w:val="00A97EEB"/>
    <w:rsid w:val="00AA3F20"/>
    <w:rsid w:val="00AA3F40"/>
    <w:rsid w:val="00AA7B6B"/>
    <w:rsid w:val="00AB02C2"/>
    <w:rsid w:val="00AB228A"/>
    <w:rsid w:val="00AB3295"/>
    <w:rsid w:val="00AB3F59"/>
    <w:rsid w:val="00AB4923"/>
    <w:rsid w:val="00AB61A0"/>
    <w:rsid w:val="00AB6BB0"/>
    <w:rsid w:val="00AC12EF"/>
    <w:rsid w:val="00AC2381"/>
    <w:rsid w:val="00AC26B9"/>
    <w:rsid w:val="00AC333D"/>
    <w:rsid w:val="00AC3495"/>
    <w:rsid w:val="00AC47CD"/>
    <w:rsid w:val="00AC589F"/>
    <w:rsid w:val="00AC6494"/>
    <w:rsid w:val="00AC6A37"/>
    <w:rsid w:val="00AC7047"/>
    <w:rsid w:val="00AD0B59"/>
    <w:rsid w:val="00AD1DD9"/>
    <w:rsid w:val="00AD2922"/>
    <w:rsid w:val="00AD2E4D"/>
    <w:rsid w:val="00AD48C1"/>
    <w:rsid w:val="00AD4AAB"/>
    <w:rsid w:val="00AD5C41"/>
    <w:rsid w:val="00AD6C43"/>
    <w:rsid w:val="00AE2D3C"/>
    <w:rsid w:val="00AE3FBB"/>
    <w:rsid w:val="00AE552A"/>
    <w:rsid w:val="00AF235D"/>
    <w:rsid w:val="00AF25D5"/>
    <w:rsid w:val="00AF28CE"/>
    <w:rsid w:val="00AF3709"/>
    <w:rsid w:val="00AF3C94"/>
    <w:rsid w:val="00AF49C0"/>
    <w:rsid w:val="00AF6A2A"/>
    <w:rsid w:val="00AF6F12"/>
    <w:rsid w:val="00B00714"/>
    <w:rsid w:val="00B02FC7"/>
    <w:rsid w:val="00B031B6"/>
    <w:rsid w:val="00B039B0"/>
    <w:rsid w:val="00B04546"/>
    <w:rsid w:val="00B05243"/>
    <w:rsid w:val="00B05F0D"/>
    <w:rsid w:val="00B0755C"/>
    <w:rsid w:val="00B10199"/>
    <w:rsid w:val="00B10489"/>
    <w:rsid w:val="00B10A65"/>
    <w:rsid w:val="00B11AA3"/>
    <w:rsid w:val="00B12D85"/>
    <w:rsid w:val="00B13756"/>
    <w:rsid w:val="00B13FB4"/>
    <w:rsid w:val="00B14556"/>
    <w:rsid w:val="00B14DFA"/>
    <w:rsid w:val="00B1662C"/>
    <w:rsid w:val="00B16765"/>
    <w:rsid w:val="00B16FCA"/>
    <w:rsid w:val="00B17252"/>
    <w:rsid w:val="00B17BCB"/>
    <w:rsid w:val="00B17EDF"/>
    <w:rsid w:val="00B206DF"/>
    <w:rsid w:val="00B2085E"/>
    <w:rsid w:val="00B20A00"/>
    <w:rsid w:val="00B210A2"/>
    <w:rsid w:val="00B21209"/>
    <w:rsid w:val="00B21BE4"/>
    <w:rsid w:val="00B22C44"/>
    <w:rsid w:val="00B2382C"/>
    <w:rsid w:val="00B23AE9"/>
    <w:rsid w:val="00B23F42"/>
    <w:rsid w:val="00B25025"/>
    <w:rsid w:val="00B2551F"/>
    <w:rsid w:val="00B27615"/>
    <w:rsid w:val="00B27ADB"/>
    <w:rsid w:val="00B30F2A"/>
    <w:rsid w:val="00B31022"/>
    <w:rsid w:val="00B31E9D"/>
    <w:rsid w:val="00B3579B"/>
    <w:rsid w:val="00B36F1E"/>
    <w:rsid w:val="00B372A1"/>
    <w:rsid w:val="00B4044E"/>
    <w:rsid w:val="00B423D9"/>
    <w:rsid w:val="00B42AB1"/>
    <w:rsid w:val="00B43342"/>
    <w:rsid w:val="00B43888"/>
    <w:rsid w:val="00B46DDE"/>
    <w:rsid w:val="00B4720E"/>
    <w:rsid w:val="00B473B7"/>
    <w:rsid w:val="00B508FB"/>
    <w:rsid w:val="00B5195E"/>
    <w:rsid w:val="00B526B3"/>
    <w:rsid w:val="00B53412"/>
    <w:rsid w:val="00B54A6A"/>
    <w:rsid w:val="00B55318"/>
    <w:rsid w:val="00B568B9"/>
    <w:rsid w:val="00B6025B"/>
    <w:rsid w:val="00B60AEC"/>
    <w:rsid w:val="00B60BAD"/>
    <w:rsid w:val="00B61C86"/>
    <w:rsid w:val="00B62932"/>
    <w:rsid w:val="00B62EA8"/>
    <w:rsid w:val="00B63C83"/>
    <w:rsid w:val="00B64782"/>
    <w:rsid w:val="00B64CA4"/>
    <w:rsid w:val="00B6634B"/>
    <w:rsid w:val="00B66671"/>
    <w:rsid w:val="00B66EDC"/>
    <w:rsid w:val="00B67679"/>
    <w:rsid w:val="00B6771E"/>
    <w:rsid w:val="00B70B53"/>
    <w:rsid w:val="00B7176D"/>
    <w:rsid w:val="00B72ED5"/>
    <w:rsid w:val="00B7325E"/>
    <w:rsid w:val="00B745B8"/>
    <w:rsid w:val="00B751E9"/>
    <w:rsid w:val="00B7581F"/>
    <w:rsid w:val="00B75F75"/>
    <w:rsid w:val="00B7799D"/>
    <w:rsid w:val="00B803EF"/>
    <w:rsid w:val="00B81496"/>
    <w:rsid w:val="00B814D4"/>
    <w:rsid w:val="00B82BDA"/>
    <w:rsid w:val="00B82CF6"/>
    <w:rsid w:val="00B83435"/>
    <w:rsid w:val="00B841E3"/>
    <w:rsid w:val="00B86185"/>
    <w:rsid w:val="00B8658B"/>
    <w:rsid w:val="00B87DE9"/>
    <w:rsid w:val="00B90876"/>
    <w:rsid w:val="00B90D30"/>
    <w:rsid w:val="00B91DCE"/>
    <w:rsid w:val="00B93C15"/>
    <w:rsid w:val="00B93C1D"/>
    <w:rsid w:val="00B93EA7"/>
    <w:rsid w:val="00B942A4"/>
    <w:rsid w:val="00B94905"/>
    <w:rsid w:val="00B94D21"/>
    <w:rsid w:val="00B95C7B"/>
    <w:rsid w:val="00B95EA2"/>
    <w:rsid w:val="00B9610C"/>
    <w:rsid w:val="00B968A8"/>
    <w:rsid w:val="00BA01FD"/>
    <w:rsid w:val="00BA14E3"/>
    <w:rsid w:val="00BA2776"/>
    <w:rsid w:val="00BA31B9"/>
    <w:rsid w:val="00BA393A"/>
    <w:rsid w:val="00BA41C2"/>
    <w:rsid w:val="00BA54C0"/>
    <w:rsid w:val="00BA62FA"/>
    <w:rsid w:val="00BA69E2"/>
    <w:rsid w:val="00BA74EB"/>
    <w:rsid w:val="00BA7748"/>
    <w:rsid w:val="00BB0970"/>
    <w:rsid w:val="00BB14CC"/>
    <w:rsid w:val="00BB1DE0"/>
    <w:rsid w:val="00BB2413"/>
    <w:rsid w:val="00BB2651"/>
    <w:rsid w:val="00BB2B91"/>
    <w:rsid w:val="00BB69E2"/>
    <w:rsid w:val="00BB6FC3"/>
    <w:rsid w:val="00BB7C81"/>
    <w:rsid w:val="00BC046B"/>
    <w:rsid w:val="00BC3CAF"/>
    <w:rsid w:val="00BC45B5"/>
    <w:rsid w:val="00BC557D"/>
    <w:rsid w:val="00BC5E65"/>
    <w:rsid w:val="00BC6AD7"/>
    <w:rsid w:val="00BC6D45"/>
    <w:rsid w:val="00BC7BA0"/>
    <w:rsid w:val="00BD043B"/>
    <w:rsid w:val="00BD043D"/>
    <w:rsid w:val="00BD14D6"/>
    <w:rsid w:val="00BD2D52"/>
    <w:rsid w:val="00BD3A0B"/>
    <w:rsid w:val="00BD3E8E"/>
    <w:rsid w:val="00BD4B4F"/>
    <w:rsid w:val="00BD51A3"/>
    <w:rsid w:val="00BE167F"/>
    <w:rsid w:val="00BE1B90"/>
    <w:rsid w:val="00BE212F"/>
    <w:rsid w:val="00BE2216"/>
    <w:rsid w:val="00BE4D1B"/>
    <w:rsid w:val="00BE6F93"/>
    <w:rsid w:val="00BF0B7B"/>
    <w:rsid w:val="00BF17C0"/>
    <w:rsid w:val="00BF259D"/>
    <w:rsid w:val="00BF2849"/>
    <w:rsid w:val="00BF2B69"/>
    <w:rsid w:val="00BF3AAA"/>
    <w:rsid w:val="00BF42B0"/>
    <w:rsid w:val="00BF513A"/>
    <w:rsid w:val="00BF5438"/>
    <w:rsid w:val="00BF625A"/>
    <w:rsid w:val="00BF7D8B"/>
    <w:rsid w:val="00C00E63"/>
    <w:rsid w:val="00C01D6D"/>
    <w:rsid w:val="00C023F3"/>
    <w:rsid w:val="00C03010"/>
    <w:rsid w:val="00C0376C"/>
    <w:rsid w:val="00C0463E"/>
    <w:rsid w:val="00C055D3"/>
    <w:rsid w:val="00C0580B"/>
    <w:rsid w:val="00C06E36"/>
    <w:rsid w:val="00C11571"/>
    <w:rsid w:val="00C115A4"/>
    <w:rsid w:val="00C11C4D"/>
    <w:rsid w:val="00C1282D"/>
    <w:rsid w:val="00C1346D"/>
    <w:rsid w:val="00C155D8"/>
    <w:rsid w:val="00C175A0"/>
    <w:rsid w:val="00C17BC2"/>
    <w:rsid w:val="00C20630"/>
    <w:rsid w:val="00C2110E"/>
    <w:rsid w:val="00C2112E"/>
    <w:rsid w:val="00C23160"/>
    <w:rsid w:val="00C25181"/>
    <w:rsid w:val="00C30BDF"/>
    <w:rsid w:val="00C31081"/>
    <w:rsid w:val="00C33227"/>
    <w:rsid w:val="00C343AB"/>
    <w:rsid w:val="00C35134"/>
    <w:rsid w:val="00C35BA3"/>
    <w:rsid w:val="00C35F45"/>
    <w:rsid w:val="00C36108"/>
    <w:rsid w:val="00C418A8"/>
    <w:rsid w:val="00C42A3D"/>
    <w:rsid w:val="00C42C12"/>
    <w:rsid w:val="00C4372A"/>
    <w:rsid w:val="00C441C6"/>
    <w:rsid w:val="00C444BE"/>
    <w:rsid w:val="00C44DDC"/>
    <w:rsid w:val="00C4710A"/>
    <w:rsid w:val="00C5041E"/>
    <w:rsid w:val="00C51ECD"/>
    <w:rsid w:val="00C53B3F"/>
    <w:rsid w:val="00C601F4"/>
    <w:rsid w:val="00C61074"/>
    <w:rsid w:val="00C6152A"/>
    <w:rsid w:val="00C61C53"/>
    <w:rsid w:val="00C62AF1"/>
    <w:rsid w:val="00C632B8"/>
    <w:rsid w:val="00C64A01"/>
    <w:rsid w:val="00C65F5A"/>
    <w:rsid w:val="00C66B2E"/>
    <w:rsid w:val="00C70543"/>
    <w:rsid w:val="00C708C4"/>
    <w:rsid w:val="00C7091E"/>
    <w:rsid w:val="00C70C50"/>
    <w:rsid w:val="00C70FF7"/>
    <w:rsid w:val="00C71408"/>
    <w:rsid w:val="00C71667"/>
    <w:rsid w:val="00C726B8"/>
    <w:rsid w:val="00C73B9E"/>
    <w:rsid w:val="00C7583A"/>
    <w:rsid w:val="00C80018"/>
    <w:rsid w:val="00C8355D"/>
    <w:rsid w:val="00C840A9"/>
    <w:rsid w:val="00C9077F"/>
    <w:rsid w:val="00C928AA"/>
    <w:rsid w:val="00C94063"/>
    <w:rsid w:val="00C9410A"/>
    <w:rsid w:val="00C944DD"/>
    <w:rsid w:val="00C94B61"/>
    <w:rsid w:val="00C9566F"/>
    <w:rsid w:val="00C95A74"/>
    <w:rsid w:val="00C96BCE"/>
    <w:rsid w:val="00C96D37"/>
    <w:rsid w:val="00C96DF7"/>
    <w:rsid w:val="00CA0ED7"/>
    <w:rsid w:val="00CA1B92"/>
    <w:rsid w:val="00CA1D22"/>
    <w:rsid w:val="00CA217E"/>
    <w:rsid w:val="00CA4C3B"/>
    <w:rsid w:val="00CA6760"/>
    <w:rsid w:val="00CA69E7"/>
    <w:rsid w:val="00CA7D47"/>
    <w:rsid w:val="00CB1BE0"/>
    <w:rsid w:val="00CB4334"/>
    <w:rsid w:val="00CB5C61"/>
    <w:rsid w:val="00CB786F"/>
    <w:rsid w:val="00CC25C6"/>
    <w:rsid w:val="00CC2988"/>
    <w:rsid w:val="00CC3976"/>
    <w:rsid w:val="00CC3FAD"/>
    <w:rsid w:val="00CC462D"/>
    <w:rsid w:val="00CC6108"/>
    <w:rsid w:val="00CD1E47"/>
    <w:rsid w:val="00CD3BCA"/>
    <w:rsid w:val="00CD4734"/>
    <w:rsid w:val="00CD78BB"/>
    <w:rsid w:val="00CE37E7"/>
    <w:rsid w:val="00CE7EDB"/>
    <w:rsid w:val="00CE7FAC"/>
    <w:rsid w:val="00CF03B2"/>
    <w:rsid w:val="00CF18B1"/>
    <w:rsid w:val="00CF312B"/>
    <w:rsid w:val="00CF3F90"/>
    <w:rsid w:val="00CF4276"/>
    <w:rsid w:val="00CF51D5"/>
    <w:rsid w:val="00CF65F2"/>
    <w:rsid w:val="00CF7063"/>
    <w:rsid w:val="00CF7259"/>
    <w:rsid w:val="00CF7F65"/>
    <w:rsid w:val="00D01794"/>
    <w:rsid w:val="00D04252"/>
    <w:rsid w:val="00D044E0"/>
    <w:rsid w:val="00D0603B"/>
    <w:rsid w:val="00D07348"/>
    <w:rsid w:val="00D07E30"/>
    <w:rsid w:val="00D11EFB"/>
    <w:rsid w:val="00D1270A"/>
    <w:rsid w:val="00D13FED"/>
    <w:rsid w:val="00D15D74"/>
    <w:rsid w:val="00D16D94"/>
    <w:rsid w:val="00D20707"/>
    <w:rsid w:val="00D218D4"/>
    <w:rsid w:val="00D22467"/>
    <w:rsid w:val="00D24489"/>
    <w:rsid w:val="00D25526"/>
    <w:rsid w:val="00D2621D"/>
    <w:rsid w:val="00D27EF9"/>
    <w:rsid w:val="00D30E82"/>
    <w:rsid w:val="00D310E7"/>
    <w:rsid w:val="00D31CA5"/>
    <w:rsid w:val="00D32F03"/>
    <w:rsid w:val="00D33B41"/>
    <w:rsid w:val="00D33DC0"/>
    <w:rsid w:val="00D349B1"/>
    <w:rsid w:val="00D3508C"/>
    <w:rsid w:val="00D36652"/>
    <w:rsid w:val="00D37933"/>
    <w:rsid w:val="00D37E0F"/>
    <w:rsid w:val="00D40243"/>
    <w:rsid w:val="00D410B8"/>
    <w:rsid w:val="00D44904"/>
    <w:rsid w:val="00D45CBA"/>
    <w:rsid w:val="00D46ECD"/>
    <w:rsid w:val="00D50161"/>
    <w:rsid w:val="00D52154"/>
    <w:rsid w:val="00D52EFF"/>
    <w:rsid w:val="00D53948"/>
    <w:rsid w:val="00D5458D"/>
    <w:rsid w:val="00D54866"/>
    <w:rsid w:val="00D55EC6"/>
    <w:rsid w:val="00D56113"/>
    <w:rsid w:val="00D56AC1"/>
    <w:rsid w:val="00D6027C"/>
    <w:rsid w:val="00D60306"/>
    <w:rsid w:val="00D603EC"/>
    <w:rsid w:val="00D60416"/>
    <w:rsid w:val="00D60D45"/>
    <w:rsid w:val="00D61127"/>
    <w:rsid w:val="00D61D44"/>
    <w:rsid w:val="00D62DB2"/>
    <w:rsid w:val="00D63164"/>
    <w:rsid w:val="00D64E1E"/>
    <w:rsid w:val="00D64F94"/>
    <w:rsid w:val="00D66F75"/>
    <w:rsid w:val="00D7034F"/>
    <w:rsid w:val="00D717DE"/>
    <w:rsid w:val="00D72601"/>
    <w:rsid w:val="00D75A38"/>
    <w:rsid w:val="00D76087"/>
    <w:rsid w:val="00D76DD3"/>
    <w:rsid w:val="00D76E13"/>
    <w:rsid w:val="00D778C1"/>
    <w:rsid w:val="00D77A69"/>
    <w:rsid w:val="00D80211"/>
    <w:rsid w:val="00D808DA"/>
    <w:rsid w:val="00D80EE8"/>
    <w:rsid w:val="00D81C1B"/>
    <w:rsid w:val="00D83225"/>
    <w:rsid w:val="00D861BA"/>
    <w:rsid w:val="00D86BB2"/>
    <w:rsid w:val="00D872FA"/>
    <w:rsid w:val="00D92048"/>
    <w:rsid w:val="00D94EE0"/>
    <w:rsid w:val="00D962B9"/>
    <w:rsid w:val="00D9755B"/>
    <w:rsid w:val="00D9760A"/>
    <w:rsid w:val="00DA190E"/>
    <w:rsid w:val="00DA2973"/>
    <w:rsid w:val="00DA33B7"/>
    <w:rsid w:val="00DA368E"/>
    <w:rsid w:val="00DA3AF0"/>
    <w:rsid w:val="00DA3EE6"/>
    <w:rsid w:val="00DA4571"/>
    <w:rsid w:val="00DB0133"/>
    <w:rsid w:val="00DB0B04"/>
    <w:rsid w:val="00DB0E2A"/>
    <w:rsid w:val="00DB2B8F"/>
    <w:rsid w:val="00DB3C3A"/>
    <w:rsid w:val="00DB481E"/>
    <w:rsid w:val="00DB63DD"/>
    <w:rsid w:val="00DB6A2B"/>
    <w:rsid w:val="00DB6B96"/>
    <w:rsid w:val="00DC04BD"/>
    <w:rsid w:val="00DC0F1D"/>
    <w:rsid w:val="00DC1687"/>
    <w:rsid w:val="00DC4B72"/>
    <w:rsid w:val="00DC54D8"/>
    <w:rsid w:val="00DC7676"/>
    <w:rsid w:val="00DC7C6B"/>
    <w:rsid w:val="00DD337F"/>
    <w:rsid w:val="00DD45DA"/>
    <w:rsid w:val="00DD4998"/>
    <w:rsid w:val="00DD51D9"/>
    <w:rsid w:val="00DD551C"/>
    <w:rsid w:val="00DD5F16"/>
    <w:rsid w:val="00DD6FDF"/>
    <w:rsid w:val="00DD75A0"/>
    <w:rsid w:val="00DE0903"/>
    <w:rsid w:val="00DE0CD4"/>
    <w:rsid w:val="00DE0DAA"/>
    <w:rsid w:val="00DE1528"/>
    <w:rsid w:val="00DE15FA"/>
    <w:rsid w:val="00DE22CF"/>
    <w:rsid w:val="00DE2F55"/>
    <w:rsid w:val="00DE3296"/>
    <w:rsid w:val="00DE3452"/>
    <w:rsid w:val="00DE37DD"/>
    <w:rsid w:val="00DE4CD9"/>
    <w:rsid w:val="00DE53A9"/>
    <w:rsid w:val="00DE57F8"/>
    <w:rsid w:val="00DF044B"/>
    <w:rsid w:val="00DF158B"/>
    <w:rsid w:val="00DF1A66"/>
    <w:rsid w:val="00DF2807"/>
    <w:rsid w:val="00DF2FB6"/>
    <w:rsid w:val="00DF53D4"/>
    <w:rsid w:val="00DF62F5"/>
    <w:rsid w:val="00DF7E18"/>
    <w:rsid w:val="00E0008C"/>
    <w:rsid w:val="00E00A2C"/>
    <w:rsid w:val="00E00FB4"/>
    <w:rsid w:val="00E02CF2"/>
    <w:rsid w:val="00E04CDE"/>
    <w:rsid w:val="00E0510A"/>
    <w:rsid w:val="00E079A3"/>
    <w:rsid w:val="00E07C32"/>
    <w:rsid w:val="00E07E61"/>
    <w:rsid w:val="00E11110"/>
    <w:rsid w:val="00E15127"/>
    <w:rsid w:val="00E15182"/>
    <w:rsid w:val="00E157C1"/>
    <w:rsid w:val="00E16AF1"/>
    <w:rsid w:val="00E22AA1"/>
    <w:rsid w:val="00E23ADB"/>
    <w:rsid w:val="00E23F25"/>
    <w:rsid w:val="00E23F89"/>
    <w:rsid w:val="00E24457"/>
    <w:rsid w:val="00E24E7D"/>
    <w:rsid w:val="00E27DFE"/>
    <w:rsid w:val="00E30E24"/>
    <w:rsid w:val="00E341E3"/>
    <w:rsid w:val="00E3441E"/>
    <w:rsid w:val="00E3478E"/>
    <w:rsid w:val="00E362D0"/>
    <w:rsid w:val="00E36563"/>
    <w:rsid w:val="00E369BE"/>
    <w:rsid w:val="00E410F1"/>
    <w:rsid w:val="00E41A1C"/>
    <w:rsid w:val="00E43304"/>
    <w:rsid w:val="00E44C8C"/>
    <w:rsid w:val="00E44E6F"/>
    <w:rsid w:val="00E4591A"/>
    <w:rsid w:val="00E45D17"/>
    <w:rsid w:val="00E478E7"/>
    <w:rsid w:val="00E51900"/>
    <w:rsid w:val="00E5377B"/>
    <w:rsid w:val="00E542CA"/>
    <w:rsid w:val="00E555C5"/>
    <w:rsid w:val="00E562B7"/>
    <w:rsid w:val="00E564FB"/>
    <w:rsid w:val="00E568D5"/>
    <w:rsid w:val="00E6026C"/>
    <w:rsid w:val="00E60725"/>
    <w:rsid w:val="00E62354"/>
    <w:rsid w:val="00E629B4"/>
    <w:rsid w:val="00E62DCE"/>
    <w:rsid w:val="00E6350C"/>
    <w:rsid w:val="00E64AEB"/>
    <w:rsid w:val="00E67F5E"/>
    <w:rsid w:val="00E70B18"/>
    <w:rsid w:val="00E73615"/>
    <w:rsid w:val="00E73F03"/>
    <w:rsid w:val="00E73F64"/>
    <w:rsid w:val="00E7400F"/>
    <w:rsid w:val="00E75872"/>
    <w:rsid w:val="00E75ED5"/>
    <w:rsid w:val="00E76C74"/>
    <w:rsid w:val="00E7725C"/>
    <w:rsid w:val="00E77F05"/>
    <w:rsid w:val="00E8046F"/>
    <w:rsid w:val="00E8075C"/>
    <w:rsid w:val="00E8205C"/>
    <w:rsid w:val="00E8278A"/>
    <w:rsid w:val="00E82BA5"/>
    <w:rsid w:val="00E82C84"/>
    <w:rsid w:val="00E8396B"/>
    <w:rsid w:val="00E83DAE"/>
    <w:rsid w:val="00E83ECD"/>
    <w:rsid w:val="00E86129"/>
    <w:rsid w:val="00E86548"/>
    <w:rsid w:val="00E86C41"/>
    <w:rsid w:val="00E90D28"/>
    <w:rsid w:val="00E915D1"/>
    <w:rsid w:val="00E922B7"/>
    <w:rsid w:val="00E965AA"/>
    <w:rsid w:val="00EA03F8"/>
    <w:rsid w:val="00EA0411"/>
    <w:rsid w:val="00EA07F8"/>
    <w:rsid w:val="00EA3389"/>
    <w:rsid w:val="00EA5862"/>
    <w:rsid w:val="00EA5EB3"/>
    <w:rsid w:val="00EA63C0"/>
    <w:rsid w:val="00EA6989"/>
    <w:rsid w:val="00EA7DCA"/>
    <w:rsid w:val="00EB2CAE"/>
    <w:rsid w:val="00EB3051"/>
    <w:rsid w:val="00EB54E6"/>
    <w:rsid w:val="00EB7D5D"/>
    <w:rsid w:val="00EC2267"/>
    <w:rsid w:val="00EC2EF9"/>
    <w:rsid w:val="00EC2F5B"/>
    <w:rsid w:val="00EC3AB1"/>
    <w:rsid w:val="00EC6E6A"/>
    <w:rsid w:val="00EC7102"/>
    <w:rsid w:val="00EC7BD3"/>
    <w:rsid w:val="00ED0752"/>
    <w:rsid w:val="00ED0852"/>
    <w:rsid w:val="00ED15CF"/>
    <w:rsid w:val="00ED1D8A"/>
    <w:rsid w:val="00ED1E40"/>
    <w:rsid w:val="00ED2241"/>
    <w:rsid w:val="00ED4764"/>
    <w:rsid w:val="00ED510F"/>
    <w:rsid w:val="00ED66DC"/>
    <w:rsid w:val="00ED7FE4"/>
    <w:rsid w:val="00EE20D8"/>
    <w:rsid w:val="00EE3AC9"/>
    <w:rsid w:val="00EE3B45"/>
    <w:rsid w:val="00EE3C90"/>
    <w:rsid w:val="00EE5490"/>
    <w:rsid w:val="00EE5574"/>
    <w:rsid w:val="00EE5857"/>
    <w:rsid w:val="00EE7599"/>
    <w:rsid w:val="00EE76CD"/>
    <w:rsid w:val="00EE789A"/>
    <w:rsid w:val="00EF1F1D"/>
    <w:rsid w:val="00EF3463"/>
    <w:rsid w:val="00EF38C1"/>
    <w:rsid w:val="00EF4F87"/>
    <w:rsid w:val="00EF5852"/>
    <w:rsid w:val="00EF7CA9"/>
    <w:rsid w:val="00F01754"/>
    <w:rsid w:val="00F029A3"/>
    <w:rsid w:val="00F04783"/>
    <w:rsid w:val="00F05B97"/>
    <w:rsid w:val="00F067CA"/>
    <w:rsid w:val="00F06AF4"/>
    <w:rsid w:val="00F10C1F"/>
    <w:rsid w:val="00F11346"/>
    <w:rsid w:val="00F121BB"/>
    <w:rsid w:val="00F126D8"/>
    <w:rsid w:val="00F1281F"/>
    <w:rsid w:val="00F131C1"/>
    <w:rsid w:val="00F13AB4"/>
    <w:rsid w:val="00F13D0E"/>
    <w:rsid w:val="00F141B9"/>
    <w:rsid w:val="00F14959"/>
    <w:rsid w:val="00F14F01"/>
    <w:rsid w:val="00F159CC"/>
    <w:rsid w:val="00F1633B"/>
    <w:rsid w:val="00F16348"/>
    <w:rsid w:val="00F17748"/>
    <w:rsid w:val="00F20D75"/>
    <w:rsid w:val="00F21C28"/>
    <w:rsid w:val="00F21DD3"/>
    <w:rsid w:val="00F233F8"/>
    <w:rsid w:val="00F24C60"/>
    <w:rsid w:val="00F2582E"/>
    <w:rsid w:val="00F26C9C"/>
    <w:rsid w:val="00F27E71"/>
    <w:rsid w:val="00F30000"/>
    <w:rsid w:val="00F3064E"/>
    <w:rsid w:val="00F31114"/>
    <w:rsid w:val="00F325BD"/>
    <w:rsid w:val="00F330E3"/>
    <w:rsid w:val="00F3387D"/>
    <w:rsid w:val="00F341C3"/>
    <w:rsid w:val="00F34633"/>
    <w:rsid w:val="00F35440"/>
    <w:rsid w:val="00F35AB0"/>
    <w:rsid w:val="00F3698A"/>
    <w:rsid w:val="00F36E94"/>
    <w:rsid w:val="00F37E85"/>
    <w:rsid w:val="00F40C74"/>
    <w:rsid w:val="00F42AED"/>
    <w:rsid w:val="00F42B6D"/>
    <w:rsid w:val="00F4357A"/>
    <w:rsid w:val="00F43694"/>
    <w:rsid w:val="00F4452F"/>
    <w:rsid w:val="00F44B2F"/>
    <w:rsid w:val="00F45158"/>
    <w:rsid w:val="00F452A0"/>
    <w:rsid w:val="00F45522"/>
    <w:rsid w:val="00F45C1B"/>
    <w:rsid w:val="00F46452"/>
    <w:rsid w:val="00F4779C"/>
    <w:rsid w:val="00F47BB6"/>
    <w:rsid w:val="00F5235D"/>
    <w:rsid w:val="00F53493"/>
    <w:rsid w:val="00F53B61"/>
    <w:rsid w:val="00F53CD9"/>
    <w:rsid w:val="00F558AC"/>
    <w:rsid w:val="00F55DF3"/>
    <w:rsid w:val="00F56461"/>
    <w:rsid w:val="00F564E4"/>
    <w:rsid w:val="00F56F0C"/>
    <w:rsid w:val="00F576DB"/>
    <w:rsid w:val="00F57AD6"/>
    <w:rsid w:val="00F60D20"/>
    <w:rsid w:val="00F6133E"/>
    <w:rsid w:val="00F61E5E"/>
    <w:rsid w:val="00F62123"/>
    <w:rsid w:val="00F646B4"/>
    <w:rsid w:val="00F65BC7"/>
    <w:rsid w:val="00F66A88"/>
    <w:rsid w:val="00F66E75"/>
    <w:rsid w:val="00F67E39"/>
    <w:rsid w:val="00F70AE5"/>
    <w:rsid w:val="00F70C90"/>
    <w:rsid w:val="00F70D38"/>
    <w:rsid w:val="00F71FB8"/>
    <w:rsid w:val="00F7674B"/>
    <w:rsid w:val="00F768BD"/>
    <w:rsid w:val="00F804A4"/>
    <w:rsid w:val="00F80AE9"/>
    <w:rsid w:val="00F829BD"/>
    <w:rsid w:val="00F832D6"/>
    <w:rsid w:val="00F84DFD"/>
    <w:rsid w:val="00F85881"/>
    <w:rsid w:val="00F875F8"/>
    <w:rsid w:val="00F87F8C"/>
    <w:rsid w:val="00F900B2"/>
    <w:rsid w:val="00F91BC4"/>
    <w:rsid w:val="00F91C97"/>
    <w:rsid w:val="00F93658"/>
    <w:rsid w:val="00F9439E"/>
    <w:rsid w:val="00F94B08"/>
    <w:rsid w:val="00F95823"/>
    <w:rsid w:val="00F95D78"/>
    <w:rsid w:val="00F975EC"/>
    <w:rsid w:val="00F97DC3"/>
    <w:rsid w:val="00F97F31"/>
    <w:rsid w:val="00FA059E"/>
    <w:rsid w:val="00FA101B"/>
    <w:rsid w:val="00FA3FF5"/>
    <w:rsid w:val="00FA4A81"/>
    <w:rsid w:val="00FA506A"/>
    <w:rsid w:val="00FA7413"/>
    <w:rsid w:val="00FA77B5"/>
    <w:rsid w:val="00FB0714"/>
    <w:rsid w:val="00FB0F92"/>
    <w:rsid w:val="00FB202D"/>
    <w:rsid w:val="00FB277E"/>
    <w:rsid w:val="00FB2B23"/>
    <w:rsid w:val="00FB318A"/>
    <w:rsid w:val="00FB3873"/>
    <w:rsid w:val="00FB541C"/>
    <w:rsid w:val="00FB54CE"/>
    <w:rsid w:val="00FB58DB"/>
    <w:rsid w:val="00FB5BDF"/>
    <w:rsid w:val="00FB5E13"/>
    <w:rsid w:val="00FB6315"/>
    <w:rsid w:val="00FC0E2A"/>
    <w:rsid w:val="00FC3991"/>
    <w:rsid w:val="00FC7626"/>
    <w:rsid w:val="00FC7AF1"/>
    <w:rsid w:val="00FD2CD6"/>
    <w:rsid w:val="00FD2E76"/>
    <w:rsid w:val="00FD38BE"/>
    <w:rsid w:val="00FD3CC7"/>
    <w:rsid w:val="00FD3DC3"/>
    <w:rsid w:val="00FD3F3B"/>
    <w:rsid w:val="00FD485B"/>
    <w:rsid w:val="00FD5E15"/>
    <w:rsid w:val="00FD630B"/>
    <w:rsid w:val="00FD66D0"/>
    <w:rsid w:val="00FD7777"/>
    <w:rsid w:val="00FD7BC7"/>
    <w:rsid w:val="00FE087B"/>
    <w:rsid w:val="00FE131A"/>
    <w:rsid w:val="00FE14F5"/>
    <w:rsid w:val="00FE19E4"/>
    <w:rsid w:val="00FE2A76"/>
    <w:rsid w:val="00FE2CE6"/>
    <w:rsid w:val="00FE38ED"/>
    <w:rsid w:val="00FE3A7D"/>
    <w:rsid w:val="00FE4B38"/>
    <w:rsid w:val="00FE62D9"/>
    <w:rsid w:val="00FF1420"/>
    <w:rsid w:val="00FF1564"/>
    <w:rsid w:val="00FF17DE"/>
    <w:rsid w:val="00FF2106"/>
    <w:rsid w:val="00FF4E48"/>
    <w:rsid w:val="00FF521E"/>
    <w:rsid w:val="00FF60F3"/>
    <w:rsid w:val="00FF7B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5855"/>
    <w:pPr>
      <w:ind w:left="851" w:hanging="851"/>
    </w:pPr>
    <w:rPr>
      <w:lang w:eastAsia="en-US"/>
    </w:rPr>
  </w:style>
  <w:style w:type="paragraph" w:styleId="Heading4">
    <w:name w:val="heading 4"/>
    <w:basedOn w:val="Normal"/>
    <w:link w:val="Heading4Char"/>
    <w:uiPriority w:val="99"/>
    <w:qFormat/>
    <w:rsid w:val="009B13BD"/>
    <w:pPr>
      <w:spacing w:before="100" w:beforeAutospacing="1" w:after="100" w:afterAutospacing="1"/>
      <w:ind w:left="0" w:firstLine="0"/>
      <w:outlineLvl w:val="3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uiPriority w:val="99"/>
    <w:locked/>
    <w:rsid w:val="009B13BD"/>
    <w:rPr>
      <w:rFonts w:ascii="Times New Roman" w:hAnsi="Times New Roman" w:cs="Times New Roman"/>
      <w:b/>
      <w:bCs/>
      <w:sz w:val="24"/>
      <w:szCs w:val="24"/>
      <w:lang w:eastAsia="ru-RU"/>
    </w:rPr>
  </w:style>
  <w:style w:type="paragraph" w:customStyle="1" w:styleId="a">
    <w:name w:val="Олімпіада"/>
    <w:basedOn w:val="Normal"/>
    <w:link w:val="a0"/>
    <w:uiPriority w:val="99"/>
    <w:rsid w:val="006A0128"/>
    <w:pPr>
      <w:spacing w:line="360" w:lineRule="auto"/>
      <w:ind w:left="680" w:firstLine="709"/>
      <w:jc w:val="right"/>
    </w:pPr>
    <w:rPr>
      <w:rFonts w:ascii="Arial" w:eastAsia="Times New Roman" w:hAnsi="Arial" w:cs="Arial"/>
      <w:b/>
      <w:i/>
      <w:outline/>
      <w:shadow/>
      <w:spacing w:val="-20"/>
      <w:w w:val="80"/>
      <w:position w:val="2"/>
      <w:sz w:val="30"/>
      <w:szCs w:val="30"/>
      <w:lang w:val="uk-UA" w:eastAsia="ru-RU"/>
    </w:rPr>
  </w:style>
  <w:style w:type="character" w:customStyle="1" w:styleId="a0">
    <w:name w:val="Олімпіада Знак"/>
    <w:basedOn w:val="DefaultParagraphFont"/>
    <w:link w:val="a"/>
    <w:uiPriority w:val="99"/>
    <w:locked/>
    <w:rsid w:val="006A0128"/>
    <w:rPr>
      <w:rFonts w:ascii="Arial" w:hAnsi="Arial" w:cs="Arial"/>
      <w:b/>
      <w:i/>
      <w:outline/>
      <w:shadow/>
      <w:spacing w:val="-20"/>
      <w:w w:val="80"/>
      <w:position w:val="2"/>
      <w:sz w:val="30"/>
      <w:szCs w:val="30"/>
      <w:lang w:val="uk-UA" w:eastAsia="ru-RU"/>
    </w:rPr>
  </w:style>
  <w:style w:type="paragraph" w:styleId="ListParagraph">
    <w:name w:val="List Paragraph"/>
    <w:basedOn w:val="Normal"/>
    <w:uiPriority w:val="99"/>
    <w:qFormat/>
    <w:rsid w:val="0018174C"/>
    <w:pPr>
      <w:ind w:left="720"/>
      <w:contextualSpacing/>
    </w:pPr>
  </w:style>
  <w:style w:type="character" w:styleId="Strong">
    <w:name w:val="Strong"/>
    <w:basedOn w:val="DefaultParagraphFont"/>
    <w:uiPriority w:val="99"/>
    <w:qFormat/>
    <w:rsid w:val="001204D4"/>
    <w:rPr>
      <w:rFonts w:cs="Times New Roman"/>
      <w:b/>
      <w:bCs/>
    </w:rPr>
  </w:style>
  <w:style w:type="paragraph" w:styleId="Header">
    <w:name w:val="header"/>
    <w:basedOn w:val="Normal"/>
    <w:link w:val="HeaderChar"/>
    <w:uiPriority w:val="99"/>
    <w:rsid w:val="001113DF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1113DF"/>
    <w:rPr>
      <w:rFonts w:cs="Times New Roman"/>
    </w:rPr>
  </w:style>
  <w:style w:type="paragraph" w:styleId="Footer">
    <w:name w:val="footer"/>
    <w:basedOn w:val="Normal"/>
    <w:link w:val="FooterChar"/>
    <w:uiPriority w:val="99"/>
    <w:rsid w:val="001113DF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1113DF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52009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2009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2009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2009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200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2009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2009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4294934530</TotalTime>
  <Pages>2</Pages>
  <Words>337</Words>
  <Characters>1922</Characters>
  <Application>Microsoft Office Outlook</Application>
  <DocSecurity>0</DocSecurity>
  <Lines>0</Lines>
  <Paragraphs>0</Paragraphs>
  <ScaleCrop>false</ScaleCrop>
  <Company>СБУ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Натали</dc:creator>
  <cp:keywords/>
  <dc:description/>
  <cp:lastModifiedBy>Admin</cp:lastModifiedBy>
  <cp:revision>6</cp:revision>
  <dcterms:created xsi:type="dcterms:W3CDTF">2013-03-30T13:54:00Z</dcterms:created>
  <dcterms:modified xsi:type="dcterms:W3CDTF">2017-04-20T06:38:00Z</dcterms:modified>
</cp:coreProperties>
</file>